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D513C" w14:textId="77777777" w:rsidR="00630B58" w:rsidRDefault="00630B58" w:rsidP="003E1EEB"/>
    <w:p w14:paraId="642260A8" w14:textId="77777777" w:rsidR="006320F7" w:rsidRDefault="006320F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400"/>
      </w:tblGrid>
      <w:tr w:rsidR="00332027" w:rsidRPr="00DF5551" w14:paraId="40E75AD5" w14:textId="77777777" w:rsidTr="001966A9">
        <w:tc>
          <w:tcPr>
            <w:tcW w:w="6400" w:type="dxa"/>
          </w:tcPr>
          <w:p w14:paraId="15E30299" w14:textId="77777777" w:rsidR="00332027" w:rsidRPr="00DF5551" w:rsidRDefault="003918E6" w:rsidP="001966A9">
            <w:pPr>
              <w:framePr w:w="6521" w:hSpace="181" w:wrap="around" w:vAnchor="page" w:hAnchor="page" w:x="1759" w:y="7089" w:anchorLock="1"/>
              <w:rPr>
                <w:sz w:val="28"/>
                <w:szCs w:val="28"/>
              </w:rPr>
            </w:pPr>
            <w:r>
              <w:rPr>
                <w:sz w:val="28"/>
                <w:szCs w:val="28"/>
              </w:rPr>
              <w:t>Pre-specificatie</w:t>
            </w:r>
          </w:p>
        </w:tc>
      </w:tr>
      <w:tr w:rsidR="00332027" w14:paraId="705628D6" w14:textId="77777777" w:rsidTr="001966A9">
        <w:tc>
          <w:tcPr>
            <w:tcW w:w="6400" w:type="dxa"/>
          </w:tcPr>
          <w:p w14:paraId="06948083" w14:textId="4F4496E0" w:rsidR="00332027" w:rsidRDefault="003918E6" w:rsidP="001966A9">
            <w:pPr>
              <w:keepNext/>
              <w:framePr w:w="6521" w:hSpace="181" w:wrap="around" w:vAnchor="page" w:hAnchor="page" w:x="1759" w:y="7089" w:anchorLock="1"/>
              <w:rPr>
                <w:b/>
                <w:sz w:val="40"/>
                <w:szCs w:val="40"/>
              </w:rPr>
            </w:pPr>
            <w:r>
              <w:rPr>
                <w:b/>
                <w:sz w:val="40"/>
                <w:szCs w:val="40"/>
              </w:rPr>
              <w:t xml:space="preserve">VRI </w:t>
            </w:r>
            <w:r w:rsidR="00AA44E6">
              <w:rPr>
                <w:b/>
                <w:sz w:val="40"/>
                <w:szCs w:val="40"/>
              </w:rPr>
              <w:t>30</w:t>
            </w:r>
            <w:r w:rsidR="00B37A5C">
              <w:rPr>
                <w:b/>
                <w:sz w:val="40"/>
                <w:szCs w:val="40"/>
              </w:rPr>
              <w:t>62</w:t>
            </w:r>
            <w:r w:rsidR="00BC7DCD">
              <w:rPr>
                <w:b/>
                <w:sz w:val="40"/>
                <w:szCs w:val="40"/>
              </w:rPr>
              <w:t xml:space="preserve"> (792</w:t>
            </w:r>
            <w:r w:rsidR="00AA44E6">
              <w:rPr>
                <w:b/>
                <w:sz w:val="40"/>
                <w:szCs w:val="40"/>
              </w:rPr>
              <w:t>2</w:t>
            </w:r>
            <w:r w:rsidR="00BC7DCD">
              <w:rPr>
                <w:b/>
                <w:sz w:val="40"/>
                <w:szCs w:val="40"/>
              </w:rPr>
              <w:t>-00</w:t>
            </w:r>
            <w:r w:rsidR="00B37A5C">
              <w:rPr>
                <w:b/>
                <w:sz w:val="40"/>
                <w:szCs w:val="40"/>
              </w:rPr>
              <w:t>6E</w:t>
            </w:r>
            <w:r w:rsidR="00BC7DCD">
              <w:rPr>
                <w:b/>
                <w:sz w:val="40"/>
                <w:szCs w:val="40"/>
              </w:rPr>
              <w:t>)</w:t>
            </w:r>
          </w:p>
          <w:p w14:paraId="0A12E0FC" w14:textId="2B2C9BAB" w:rsidR="00247A71" w:rsidRDefault="00850DDC" w:rsidP="001966A9">
            <w:pPr>
              <w:keepNext/>
              <w:framePr w:w="6521" w:hSpace="181" w:wrap="around" w:vAnchor="page" w:hAnchor="page" w:x="1759" w:y="7089" w:anchorLock="1"/>
              <w:rPr>
                <w:b/>
                <w:sz w:val="28"/>
                <w:szCs w:val="28"/>
              </w:rPr>
            </w:pPr>
            <w:r>
              <w:rPr>
                <w:b/>
                <w:sz w:val="28"/>
                <w:szCs w:val="28"/>
              </w:rPr>
              <w:t xml:space="preserve">Gemeente </w:t>
            </w:r>
            <w:r w:rsidR="0029659B">
              <w:rPr>
                <w:b/>
                <w:sz w:val="28"/>
                <w:szCs w:val="28"/>
              </w:rPr>
              <w:t>Almelo</w:t>
            </w:r>
          </w:p>
          <w:p w14:paraId="114DCA4A" w14:textId="77777777" w:rsidR="00BC7DCD" w:rsidRPr="00247A71" w:rsidRDefault="00BC7DCD" w:rsidP="001966A9">
            <w:pPr>
              <w:keepNext/>
              <w:framePr w:w="6521" w:hSpace="181" w:wrap="around" w:vAnchor="page" w:hAnchor="page" w:x="1759" w:y="7089" w:anchorLock="1"/>
              <w:rPr>
                <w:b/>
                <w:sz w:val="28"/>
                <w:szCs w:val="28"/>
              </w:rPr>
            </w:pPr>
          </w:p>
        </w:tc>
      </w:tr>
    </w:tbl>
    <w:p w14:paraId="34697D2C" w14:textId="77777777" w:rsidR="00332027" w:rsidRDefault="00332027" w:rsidP="003E1EEB"/>
    <w:p w14:paraId="4DF3DC52" w14:textId="77777777" w:rsidR="00332027" w:rsidRDefault="00332027" w:rsidP="003E1EEB"/>
    <w:p w14:paraId="1F581FBD" w14:textId="77777777" w:rsidR="00332027" w:rsidRDefault="003918E6" w:rsidP="003918E6">
      <w:pPr>
        <w:tabs>
          <w:tab w:val="left" w:pos="6885"/>
        </w:tabs>
      </w:pPr>
      <w:r>
        <w:tab/>
      </w:r>
    </w:p>
    <w:p w14:paraId="12C6695C" w14:textId="77777777" w:rsidR="00332027" w:rsidRDefault="00332027" w:rsidP="003E1EEB"/>
    <w:p w14:paraId="60C49DC6" w14:textId="77777777" w:rsidR="00332027" w:rsidRDefault="00332027" w:rsidP="003E1EEB"/>
    <w:p w14:paraId="71E5AD56" w14:textId="77777777" w:rsidR="00332027" w:rsidRDefault="00332027" w:rsidP="003E1EEB"/>
    <w:p w14:paraId="1337B87A" w14:textId="77777777" w:rsidR="00332027" w:rsidRDefault="00332027" w:rsidP="003E1EEB"/>
    <w:p w14:paraId="5BACDA17" w14:textId="77777777" w:rsidR="00332027" w:rsidRDefault="00332027" w:rsidP="003E1EEB"/>
    <w:p w14:paraId="11377FEC" w14:textId="77777777" w:rsidR="00332027" w:rsidRDefault="00332027" w:rsidP="003E1EEB"/>
    <w:p w14:paraId="193332DD" w14:textId="77777777" w:rsidR="00332027" w:rsidRDefault="00332027" w:rsidP="003E1EEB"/>
    <w:p w14:paraId="5C330F9E" w14:textId="77777777" w:rsidR="00332027" w:rsidRDefault="00332027" w:rsidP="003E1EEB"/>
    <w:p w14:paraId="2DEAF73E" w14:textId="77777777" w:rsidR="00332027" w:rsidRDefault="00332027" w:rsidP="003E1EEB"/>
    <w:p w14:paraId="2A1BCD02" w14:textId="77777777" w:rsidR="00332027" w:rsidRDefault="00332027" w:rsidP="003E1EEB"/>
    <w:p w14:paraId="07948425" w14:textId="77777777" w:rsidR="00332027" w:rsidRDefault="00332027" w:rsidP="003E1EEB"/>
    <w:p w14:paraId="679E3EAE" w14:textId="77777777" w:rsidR="00332027" w:rsidRDefault="00332027" w:rsidP="003E1EEB"/>
    <w:p w14:paraId="3CD77EBD" w14:textId="77777777" w:rsidR="00332027" w:rsidRDefault="00332027" w:rsidP="003E1EEB"/>
    <w:p w14:paraId="3225F739" w14:textId="77777777" w:rsidR="00332027" w:rsidRDefault="00332027" w:rsidP="003E1EEB"/>
    <w:p w14:paraId="758A0205" w14:textId="77777777" w:rsidR="00332027" w:rsidRDefault="00332027" w:rsidP="003E1EEB"/>
    <w:p w14:paraId="4A7C827C" w14:textId="77777777" w:rsidR="00332027" w:rsidRDefault="00332027" w:rsidP="003E1EEB"/>
    <w:p w14:paraId="25A6B4E0" w14:textId="77777777" w:rsidR="00332027" w:rsidRDefault="00332027" w:rsidP="003E1EEB"/>
    <w:p w14:paraId="0775C973" w14:textId="77777777" w:rsidR="00332027" w:rsidRDefault="00332027" w:rsidP="003E1EEB"/>
    <w:p w14:paraId="4CBDEC9C" w14:textId="77777777" w:rsidR="00332027" w:rsidRDefault="0033202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91"/>
        <w:gridCol w:w="6309"/>
      </w:tblGrid>
      <w:tr w:rsidR="00332027" w14:paraId="49E0D430" w14:textId="77777777" w:rsidTr="001966A9">
        <w:tc>
          <w:tcPr>
            <w:tcW w:w="1191" w:type="dxa"/>
          </w:tcPr>
          <w:p w14:paraId="2D2B007A" w14:textId="77777777" w:rsidR="00332027" w:rsidRDefault="00332027" w:rsidP="001966A9">
            <w:pPr>
              <w:framePr w:w="7700" w:wrap="around" w:vAnchor="page" w:hAnchor="page" w:x="1759" w:y="13326" w:anchorLock="1"/>
            </w:pPr>
            <w:r>
              <w:t>Status</w:t>
            </w:r>
          </w:p>
        </w:tc>
        <w:tc>
          <w:tcPr>
            <w:tcW w:w="6309" w:type="dxa"/>
          </w:tcPr>
          <w:p w14:paraId="65BE200F" w14:textId="095A903A" w:rsidR="00332027" w:rsidRDefault="003528C2" w:rsidP="001966A9">
            <w:pPr>
              <w:framePr w:w="7700" w:wrap="around" w:vAnchor="page" w:hAnchor="page" w:x="1759" w:y="13326" w:anchorLock="1"/>
            </w:pPr>
            <w:r>
              <w:t>Voorlopig</w:t>
            </w:r>
            <w:r w:rsidR="00782868">
              <w:t xml:space="preserve"> </w:t>
            </w:r>
          </w:p>
        </w:tc>
      </w:tr>
      <w:tr w:rsidR="00332027" w14:paraId="285522D7" w14:textId="77777777" w:rsidTr="001966A9">
        <w:tc>
          <w:tcPr>
            <w:tcW w:w="1191" w:type="dxa"/>
          </w:tcPr>
          <w:p w14:paraId="51390F20" w14:textId="77777777" w:rsidR="00332027" w:rsidRDefault="00332027" w:rsidP="001966A9">
            <w:pPr>
              <w:framePr w:w="7700" w:wrap="around" w:vAnchor="page" w:hAnchor="page" w:x="1759" w:y="13326" w:anchorLock="1"/>
            </w:pPr>
            <w:r>
              <w:t>Versie</w:t>
            </w:r>
          </w:p>
        </w:tc>
        <w:tc>
          <w:tcPr>
            <w:tcW w:w="6309" w:type="dxa"/>
          </w:tcPr>
          <w:p w14:paraId="150628BA" w14:textId="099C1368" w:rsidR="00332027" w:rsidRDefault="003528C2" w:rsidP="001966A9">
            <w:pPr>
              <w:framePr w:w="7700" w:wrap="around" w:vAnchor="page" w:hAnchor="page" w:x="1759" w:y="13326" w:anchorLock="1"/>
            </w:pPr>
            <w:r>
              <w:t>0</w:t>
            </w:r>
            <w:r w:rsidR="00DA4932">
              <w:t>.</w:t>
            </w:r>
            <w:r w:rsidR="00A87864">
              <w:t>1</w:t>
            </w:r>
          </w:p>
        </w:tc>
      </w:tr>
      <w:tr w:rsidR="00332027" w14:paraId="4EDCB7EC" w14:textId="77777777" w:rsidTr="001966A9">
        <w:tc>
          <w:tcPr>
            <w:tcW w:w="1191" w:type="dxa"/>
          </w:tcPr>
          <w:p w14:paraId="65265F94" w14:textId="77777777" w:rsidR="00332027" w:rsidRDefault="00332027" w:rsidP="001966A9">
            <w:pPr>
              <w:framePr w:w="7700" w:wrap="around" w:vAnchor="page" w:hAnchor="page" w:x="1759" w:y="13326" w:anchorLock="1"/>
            </w:pPr>
            <w:r>
              <w:t>Datum</w:t>
            </w:r>
          </w:p>
        </w:tc>
        <w:tc>
          <w:tcPr>
            <w:tcW w:w="6309" w:type="dxa"/>
          </w:tcPr>
          <w:p w14:paraId="0C2DA9EE" w14:textId="4EDF4DE3" w:rsidR="00332027" w:rsidRDefault="00E7651B" w:rsidP="001966A9">
            <w:pPr>
              <w:framePr w:w="7700" w:wrap="around" w:vAnchor="page" w:hAnchor="page" w:x="1759" w:y="13326" w:anchorLock="1"/>
            </w:pPr>
            <w:r>
              <w:rPr>
                <w:color w:val="000000"/>
              </w:rPr>
              <w:t>24</w:t>
            </w:r>
            <w:r w:rsidR="00DA4932">
              <w:rPr>
                <w:color w:val="000000"/>
              </w:rPr>
              <w:t xml:space="preserve"> </w:t>
            </w:r>
            <w:r>
              <w:rPr>
                <w:color w:val="000000"/>
              </w:rPr>
              <w:t>augustus</w:t>
            </w:r>
            <w:r w:rsidR="0083334B">
              <w:rPr>
                <w:color w:val="000000"/>
              </w:rPr>
              <w:t xml:space="preserve"> 2018</w:t>
            </w:r>
          </w:p>
        </w:tc>
      </w:tr>
      <w:tr w:rsidR="00332027" w14:paraId="0BB5FD63" w14:textId="77777777" w:rsidTr="001966A9">
        <w:tc>
          <w:tcPr>
            <w:tcW w:w="7500" w:type="dxa"/>
            <w:gridSpan w:val="2"/>
          </w:tcPr>
          <w:p w14:paraId="0488B5E0" w14:textId="77777777" w:rsidR="00332027" w:rsidRDefault="00332027" w:rsidP="001966A9">
            <w:pPr>
              <w:keepNext/>
              <w:framePr w:w="7700" w:wrap="around" w:vAnchor="page" w:hAnchor="page" w:x="1759" w:y="13326" w:anchorLock="1"/>
            </w:pPr>
          </w:p>
        </w:tc>
      </w:tr>
    </w:tbl>
    <w:p w14:paraId="5FC67C7B" w14:textId="77777777" w:rsidR="00332027" w:rsidRDefault="00332027" w:rsidP="00332027">
      <w:pPr>
        <w:framePr w:w="7700" w:wrap="around" w:vAnchor="page" w:hAnchor="page" w:x="1759" w:y="13326" w:anchorLock="1"/>
      </w:pPr>
    </w:p>
    <w:p w14:paraId="5CA25964" w14:textId="77777777" w:rsidR="0067072C" w:rsidRPr="00343320" w:rsidRDefault="0067072C" w:rsidP="00343320">
      <w:pPr>
        <w:spacing w:line="240" w:lineRule="auto"/>
        <w:rPr>
          <w:rFonts w:cs="Arial"/>
          <w:b/>
          <w:bCs/>
          <w:kern w:val="16"/>
          <w:sz w:val="40"/>
          <w:szCs w:val="10"/>
        </w:rPr>
        <w:sectPr w:rsidR="0067072C" w:rsidRPr="00343320" w:rsidSect="00867C9F">
          <w:headerReference w:type="default" r:id="rId8"/>
          <w:footerReference w:type="default" r:id="rId9"/>
          <w:headerReference w:type="first" r:id="rId10"/>
          <w:footerReference w:type="first" r:id="rId11"/>
          <w:pgSz w:w="11906" w:h="16838" w:code="9"/>
          <w:pgMar w:top="2552" w:right="1418" w:bottom="1701" w:left="1758" w:header="709" w:footer="1446" w:gutter="0"/>
          <w:cols w:space="708"/>
          <w:titlePg/>
          <w:docGrid w:linePitch="272"/>
        </w:sectPr>
      </w:pPr>
    </w:p>
    <w:p w14:paraId="5B4C41F2" w14:textId="77777777" w:rsidR="004C6876" w:rsidRPr="00E14A53" w:rsidRDefault="004C6876" w:rsidP="00E614E4">
      <w:pPr>
        <w:pStyle w:val="OpmaakprofielCopyrights20pt"/>
        <w:spacing w:before="0" w:after="400"/>
      </w:pPr>
      <w:bookmarkStart w:id="22" w:name="_Toc104788729"/>
      <w:r w:rsidRPr="00E14A53">
        <w:lastRenderedPageBreak/>
        <w:t xml:space="preserve">Copyright </w:t>
      </w:r>
    </w:p>
    <w:p w14:paraId="178ABAFB" w14:textId="77777777" w:rsidR="004C6876" w:rsidRPr="00E14A53" w:rsidRDefault="004C6876" w:rsidP="004C6876">
      <w:pPr>
        <w:pStyle w:val="Copyright"/>
      </w:pPr>
      <w:r w:rsidRPr="00E14A53">
        <w:t>Alle rechten voorbehouden. Niets uit deze uitgave mag worden verveelvoudigd en/of openbaar gemaakt door middel van druk, fotokopie, microfilm of op welke wijze dan ook, zonder voorafgaande schriftelijke toestemming van Vialis bv.</w:t>
      </w:r>
    </w:p>
    <w:p w14:paraId="4033EF66" w14:textId="77777777" w:rsidR="004C6876" w:rsidRPr="00E14A53" w:rsidRDefault="004C6876" w:rsidP="004C6876">
      <w:pPr>
        <w:pStyle w:val="Copyright"/>
      </w:pPr>
    </w:p>
    <w:p w14:paraId="2373E915" w14:textId="77777777" w:rsidR="004C6876" w:rsidRPr="00E614E4" w:rsidRDefault="004C6876" w:rsidP="004C6876">
      <w:pPr>
        <w:pStyle w:val="Copyright"/>
        <w:rPr>
          <w:szCs w:val="18"/>
        </w:rPr>
      </w:pPr>
      <w:r w:rsidRPr="00E614E4">
        <w:rPr>
          <w:szCs w:val="18"/>
        </w:rPr>
        <w:t>201</w:t>
      </w:r>
      <w:r w:rsidR="0083334B">
        <w:rPr>
          <w:szCs w:val="18"/>
        </w:rPr>
        <w:t>8</w:t>
      </w:r>
      <w:r w:rsidRPr="00E614E4">
        <w:rPr>
          <w:szCs w:val="18"/>
        </w:rPr>
        <w:t xml:space="preserve"> Vialis bv©</w:t>
      </w:r>
    </w:p>
    <w:p w14:paraId="30C199FB" w14:textId="77777777" w:rsidR="00332027" w:rsidRPr="007D69AB" w:rsidRDefault="00332027" w:rsidP="00332027">
      <w:pPr>
        <w:spacing w:before="480" w:after="240"/>
        <w:rPr>
          <w:b/>
          <w:sz w:val="24"/>
          <w:szCs w:val="24"/>
        </w:rPr>
      </w:pPr>
      <w:r w:rsidRPr="007D69AB">
        <w:rPr>
          <w:b/>
          <w:sz w:val="24"/>
          <w:szCs w:val="24"/>
        </w:rPr>
        <w:t>Revisiehistorie</w:t>
      </w:r>
      <w:bookmarkEnd w:id="22"/>
    </w:p>
    <w:tbl>
      <w:tblPr>
        <w:tblStyle w:val="Tabelrast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01"/>
        <w:gridCol w:w="1299"/>
        <w:gridCol w:w="1586"/>
        <w:gridCol w:w="1417"/>
        <w:gridCol w:w="3686"/>
      </w:tblGrid>
      <w:tr w:rsidR="00332027" w:rsidRPr="00A23423" w14:paraId="075F6237" w14:textId="77777777" w:rsidTr="00397221">
        <w:trPr>
          <w:trHeight w:val="330"/>
        </w:trPr>
        <w:tc>
          <w:tcPr>
            <w:tcW w:w="801" w:type="dxa"/>
            <w:tcBorders>
              <w:bottom w:val="dotted" w:sz="4" w:space="0" w:color="auto"/>
            </w:tcBorders>
            <w:vAlign w:val="center"/>
          </w:tcPr>
          <w:p w14:paraId="0E3CF360" w14:textId="77777777" w:rsidR="00332027" w:rsidRPr="00A23423" w:rsidRDefault="00332027" w:rsidP="00332027">
            <w:r>
              <w:t>Versie</w:t>
            </w:r>
          </w:p>
        </w:tc>
        <w:tc>
          <w:tcPr>
            <w:tcW w:w="1299" w:type="dxa"/>
            <w:tcBorders>
              <w:bottom w:val="dotted" w:sz="4" w:space="0" w:color="auto"/>
            </w:tcBorders>
            <w:vAlign w:val="center"/>
          </w:tcPr>
          <w:p w14:paraId="53515E66" w14:textId="77777777" w:rsidR="00332027" w:rsidRPr="00A23423" w:rsidRDefault="00332027" w:rsidP="001966A9">
            <w:r>
              <w:t>Datum</w:t>
            </w:r>
          </w:p>
        </w:tc>
        <w:tc>
          <w:tcPr>
            <w:tcW w:w="1586" w:type="dxa"/>
            <w:tcBorders>
              <w:bottom w:val="dotted" w:sz="4" w:space="0" w:color="auto"/>
            </w:tcBorders>
            <w:vAlign w:val="center"/>
          </w:tcPr>
          <w:p w14:paraId="739F558E" w14:textId="77777777" w:rsidR="00332027" w:rsidRPr="00A23423" w:rsidRDefault="00332027" w:rsidP="001966A9">
            <w:r>
              <w:t>Auteur</w:t>
            </w:r>
          </w:p>
        </w:tc>
        <w:tc>
          <w:tcPr>
            <w:tcW w:w="1417" w:type="dxa"/>
            <w:tcBorders>
              <w:bottom w:val="dotted" w:sz="4" w:space="0" w:color="auto"/>
            </w:tcBorders>
            <w:vAlign w:val="center"/>
          </w:tcPr>
          <w:p w14:paraId="42A21502" w14:textId="77777777" w:rsidR="00332027" w:rsidRPr="00DC5412" w:rsidRDefault="00332027" w:rsidP="00332027">
            <w:r>
              <w:t>Status</w:t>
            </w:r>
          </w:p>
        </w:tc>
        <w:tc>
          <w:tcPr>
            <w:tcW w:w="3686" w:type="dxa"/>
            <w:tcBorders>
              <w:bottom w:val="dotted" w:sz="4" w:space="0" w:color="auto"/>
            </w:tcBorders>
            <w:vAlign w:val="center"/>
          </w:tcPr>
          <w:p w14:paraId="5F0CC145" w14:textId="77777777" w:rsidR="00332027" w:rsidRPr="00DC5412" w:rsidRDefault="00332027" w:rsidP="001966A9">
            <w:r>
              <w:t>Opmerkingen</w:t>
            </w:r>
          </w:p>
        </w:tc>
      </w:tr>
      <w:tr w:rsidR="00332027" w:rsidRPr="00A23423" w14:paraId="77ED8DD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71478BE7" w14:textId="77777777" w:rsidR="00332027" w:rsidRPr="00A23423" w:rsidRDefault="0083334B" w:rsidP="001966A9">
            <w:r>
              <w:t>0.1</w:t>
            </w:r>
          </w:p>
        </w:tc>
        <w:tc>
          <w:tcPr>
            <w:tcW w:w="1299" w:type="dxa"/>
            <w:tcBorders>
              <w:top w:val="dotted" w:sz="4" w:space="0" w:color="auto"/>
              <w:left w:val="dotted" w:sz="4" w:space="0" w:color="auto"/>
              <w:bottom w:val="dotted" w:sz="4" w:space="0" w:color="auto"/>
              <w:right w:val="dotted" w:sz="4" w:space="0" w:color="auto"/>
            </w:tcBorders>
          </w:tcPr>
          <w:p w14:paraId="60CF1866" w14:textId="553CD47F" w:rsidR="00332027" w:rsidRPr="00A23423" w:rsidRDefault="00E7651B" w:rsidP="001966A9">
            <w:r>
              <w:t>24-08</w:t>
            </w:r>
            <w:r w:rsidR="003528C2">
              <w:t>-2018</w:t>
            </w:r>
          </w:p>
        </w:tc>
        <w:tc>
          <w:tcPr>
            <w:tcW w:w="1586" w:type="dxa"/>
            <w:tcBorders>
              <w:top w:val="dotted" w:sz="4" w:space="0" w:color="auto"/>
              <w:left w:val="dotted" w:sz="4" w:space="0" w:color="auto"/>
              <w:bottom w:val="dotted" w:sz="4" w:space="0" w:color="auto"/>
              <w:right w:val="dotted" w:sz="4" w:space="0" w:color="auto"/>
            </w:tcBorders>
          </w:tcPr>
          <w:p w14:paraId="03E7E816" w14:textId="6083CBBC" w:rsidR="00332027" w:rsidRPr="00A23423" w:rsidRDefault="00A87864" w:rsidP="001966A9">
            <w:r>
              <w:t>M. Strating</w:t>
            </w:r>
          </w:p>
        </w:tc>
        <w:tc>
          <w:tcPr>
            <w:tcW w:w="1417" w:type="dxa"/>
            <w:tcBorders>
              <w:top w:val="dotted" w:sz="4" w:space="0" w:color="auto"/>
              <w:left w:val="dotted" w:sz="4" w:space="0" w:color="auto"/>
              <w:bottom w:val="dotted" w:sz="4" w:space="0" w:color="auto"/>
              <w:right w:val="dotted" w:sz="4" w:space="0" w:color="auto"/>
            </w:tcBorders>
          </w:tcPr>
          <w:p w14:paraId="72BF3E19" w14:textId="77777777" w:rsidR="00332027" w:rsidRPr="00A23423" w:rsidRDefault="0083334B" w:rsidP="001966A9">
            <w:r>
              <w:t>Voorlopig</w:t>
            </w:r>
          </w:p>
        </w:tc>
        <w:tc>
          <w:tcPr>
            <w:tcW w:w="3686" w:type="dxa"/>
            <w:tcBorders>
              <w:top w:val="dotted" w:sz="4" w:space="0" w:color="auto"/>
              <w:left w:val="dotted" w:sz="4" w:space="0" w:color="auto"/>
              <w:bottom w:val="dotted" w:sz="4" w:space="0" w:color="auto"/>
              <w:right w:val="dotted" w:sz="4" w:space="0" w:color="auto"/>
            </w:tcBorders>
          </w:tcPr>
          <w:p w14:paraId="2DBE486F" w14:textId="77777777" w:rsidR="00332027" w:rsidRPr="00A23423" w:rsidRDefault="0083334B" w:rsidP="001966A9">
            <w:r>
              <w:t>1</w:t>
            </w:r>
            <w:r w:rsidRPr="0083334B">
              <w:rPr>
                <w:vertAlign w:val="superscript"/>
              </w:rPr>
              <w:t>e</w:t>
            </w:r>
            <w:r>
              <w:t xml:space="preserve"> versie</w:t>
            </w:r>
          </w:p>
        </w:tc>
      </w:tr>
      <w:tr w:rsidR="00440847" w:rsidRPr="00A23423" w14:paraId="06BB39F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4F80A386" w14:textId="10CB1ABF" w:rsidR="00440847" w:rsidRDefault="00440847" w:rsidP="00440847"/>
        </w:tc>
        <w:tc>
          <w:tcPr>
            <w:tcW w:w="1299" w:type="dxa"/>
            <w:tcBorders>
              <w:top w:val="dotted" w:sz="4" w:space="0" w:color="auto"/>
              <w:left w:val="dotted" w:sz="4" w:space="0" w:color="auto"/>
              <w:bottom w:val="dotted" w:sz="4" w:space="0" w:color="auto"/>
              <w:right w:val="dotted" w:sz="4" w:space="0" w:color="auto"/>
            </w:tcBorders>
          </w:tcPr>
          <w:p w14:paraId="150E1D21" w14:textId="16CEA636" w:rsidR="00440847" w:rsidRDefault="00440847" w:rsidP="00440847"/>
        </w:tc>
        <w:tc>
          <w:tcPr>
            <w:tcW w:w="1586" w:type="dxa"/>
            <w:tcBorders>
              <w:top w:val="dotted" w:sz="4" w:space="0" w:color="auto"/>
              <w:left w:val="dotted" w:sz="4" w:space="0" w:color="auto"/>
              <w:bottom w:val="dotted" w:sz="4" w:space="0" w:color="auto"/>
              <w:right w:val="dotted" w:sz="4" w:space="0" w:color="auto"/>
            </w:tcBorders>
          </w:tcPr>
          <w:p w14:paraId="59803F79" w14:textId="28426928" w:rsidR="00440847" w:rsidRDefault="00440847" w:rsidP="00440847"/>
        </w:tc>
        <w:tc>
          <w:tcPr>
            <w:tcW w:w="1417" w:type="dxa"/>
            <w:tcBorders>
              <w:top w:val="dotted" w:sz="4" w:space="0" w:color="auto"/>
              <w:left w:val="dotted" w:sz="4" w:space="0" w:color="auto"/>
              <w:bottom w:val="dotted" w:sz="4" w:space="0" w:color="auto"/>
              <w:right w:val="dotted" w:sz="4" w:space="0" w:color="auto"/>
            </w:tcBorders>
          </w:tcPr>
          <w:p w14:paraId="280FDF8C" w14:textId="54FA0640" w:rsidR="00440847" w:rsidRDefault="00440847" w:rsidP="00440847"/>
        </w:tc>
        <w:tc>
          <w:tcPr>
            <w:tcW w:w="3686" w:type="dxa"/>
            <w:tcBorders>
              <w:top w:val="dotted" w:sz="4" w:space="0" w:color="auto"/>
              <w:left w:val="dotted" w:sz="4" w:space="0" w:color="auto"/>
              <w:bottom w:val="dotted" w:sz="4" w:space="0" w:color="auto"/>
              <w:right w:val="dotted" w:sz="4" w:space="0" w:color="auto"/>
            </w:tcBorders>
          </w:tcPr>
          <w:p w14:paraId="03FFC87E" w14:textId="480723ED" w:rsidR="00440847" w:rsidRDefault="00440847" w:rsidP="00440847"/>
        </w:tc>
      </w:tr>
    </w:tbl>
    <w:p w14:paraId="6F671777" w14:textId="77777777" w:rsidR="00332027" w:rsidRDefault="00332027">
      <w:pPr>
        <w:spacing w:line="240" w:lineRule="auto"/>
      </w:pPr>
    </w:p>
    <w:p w14:paraId="60FC306E" w14:textId="77777777" w:rsidR="00F14BA9" w:rsidRPr="007D69AB" w:rsidRDefault="00F14BA9" w:rsidP="00BD680B">
      <w:pPr>
        <w:pageBreakBefore/>
        <w:spacing w:after="400"/>
        <w:rPr>
          <w:b/>
          <w:sz w:val="40"/>
          <w:szCs w:val="40"/>
        </w:rPr>
      </w:pPr>
      <w:r w:rsidRPr="007D69AB">
        <w:rPr>
          <w:b/>
          <w:sz w:val="40"/>
          <w:szCs w:val="40"/>
        </w:rPr>
        <w:lastRenderedPageBreak/>
        <w:t>Inhoud</w:t>
      </w:r>
    </w:p>
    <w:p w14:paraId="7547C4DF" w14:textId="5A17BD1B" w:rsidR="004F18D1" w:rsidRDefault="006A0E4A">
      <w:pPr>
        <w:pStyle w:val="Inhopg1"/>
        <w:tabs>
          <w:tab w:val="right" w:leader="dot" w:pos="8720"/>
        </w:tabs>
        <w:rPr>
          <w:rFonts w:asciiTheme="minorHAnsi" w:eastAsiaTheme="minorEastAsia" w:hAnsiTheme="minorHAnsi" w:cstheme="minorBidi"/>
          <w:b w:val="0"/>
          <w:bCs w:val="0"/>
          <w:noProof/>
          <w:color w:val="auto"/>
          <w:sz w:val="22"/>
          <w:szCs w:val="22"/>
        </w:rPr>
      </w:pPr>
      <w:r>
        <w:rPr>
          <w:bCs w:val="0"/>
        </w:rPr>
        <w:fldChar w:fldCharType="begin"/>
      </w:r>
      <w:r w:rsidR="00F14BA9">
        <w:rPr>
          <w:bCs w:val="0"/>
        </w:rPr>
        <w:instrText xml:space="preserve"> TOC \o "1-3" \h \z \u </w:instrText>
      </w:r>
      <w:r>
        <w:rPr>
          <w:bCs w:val="0"/>
        </w:rPr>
        <w:fldChar w:fldCharType="separate"/>
      </w:r>
      <w:hyperlink w:anchor="_Toc523242217" w:history="1">
        <w:r w:rsidR="004F18D1" w:rsidRPr="00AA5FB1">
          <w:rPr>
            <w:rStyle w:val="Hyperlink"/>
            <w:noProof/>
          </w:rPr>
          <w:t>1</w:t>
        </w:r>
        <w:r w:rsidR="004F18D1">
          <w:rPr>
            <w:rFonts w:asciiTheme="minorHAnsi" w:eastAsiaTheme="minorEastAsia" w:hAnsiTheme="minorHAnsi" w:cstheme="minorBidi"/>
            <w:b w:val="0"/>
            <w:bCs w:val="0"/>
            <w:noProof/>
            <w:color w:val="auto"/>
            <w:sz w:val="22"/>
            <w:szCs w:val="22"/>
          </w:rPr>
          <w:tab/>
        </w:r>
        <w:r w:rsidR="004F18D1" w:rsidRPr="00AA5FB1">
          <w:rPr>
            <w:rStyle w:val="Hyperlink"/>
            <w:noProof/>
          </w:rPr>
          <w:t>Inleiding</w:t>
        </w:r>
        <w:r w:rsidR="004F18D1">
          <w:rPr>
            <w:noProof/>
            <w:webHidden/>
          </w:rPr>
          <w:tab/>
        </w:r>
        <w:r w:rsidR="004F18D1">
          <w:rPr>
            <w:noProof/>
            <w:webHidden/>
          </w:rPr>
          <w:fldChar w:fldCharType="begin"/>
        </w:r>
        <w:r w:rsidR="004F18D1">
          <w:rPr>
            <w:noProof/>
            <w:webHidden/>
          </w:rPr>
          <w:instrText xml:space="preserve"> PAGEREF _Toc523242217 \h </w:instrText>
        </w:r>
        <w:r w:rsidR="004F18D1">
          <w:rPr>
            <w:noProof/>
            <w:webHidden/>
          </w:rPr>
        </w:r>
        <w:r w:rsidR="004F18D1">
          <w:rPr>
            <w:noProof/>
            <w:webHidden/>
          </w:rPr>
          <w:fldChar w:fldCharType="separate"/>
        </w:r>
        <w:r w:rsidR="004F18D1">
          <w:rPr>
            <w:noProof/>
            <w:webHidden/>
          </w:rPr>
          <w:t>5</w:t>
        </w:r>
        <w:r w:rsidR="004F18D1">
          <w:rPr>
            <w:noProof/>
            <w:webHidden/>
          </w:rPr>
          <w:fldChar w:fldCharType="end"/>
        </w:r>
      </w:hyperlink>
    </w:p>
    <w:p w14:paraId="5D58970C" w14:textId="0313A822" w:rsidR="004F18D1" w:rsidRDefault="004F18D1">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218" w:history="1">
        <w:r w:rsidRPr="00AA5FB1">
          <w:rPr>
            <w:rStyle w:val="Hyperlink"/>
            <w:noProof/>
          </w:rPr>
          <w:t>2</w:t>
        </w:r>
        <w:r>
          <w:rPr>
            <w:rFonts w:asciiTheme="minorHAnsi" w:eastAsiaTheme="minorEastAsia" w:hAnsiTheme="minorHAnsi" w:cstheme="minorBidi"/>
            <w:b w:val="0"/>
            <w:bCs w:val="0"/>
            <w:noProof/>
            <w:color w:val="auto"/>
            <w:sz w:val="22"/>
            <w:szCs w:val="22"/>
          </w:rPr>
          <w:tab/>
        </w:r>
        <w:r w:rsidRPr="00AA5FB1">
          <w:rPr>
            <w:rStyle w:val="Hyperlink"/>
            <w:noProof/>
          </w:rPr>
          <w:t>Regelstructuren</w:t>
        </w:r>
        <w:r>
          <w:rPr>
            <w:noProof/>
            <w:webHidden/>
          </w:rPr>
          <w:tab/>
        </w:r>
        <w:r>
          <w:rPr>
            <w:noProof/>
            <w:webHidden/>
          </w:rPr>
          <w:fldChar w:fldCharType="begin"/>
        </w:r>
        <w:r>
          <w:rPr>
            <w:noProof/>
            <w:webHidden/>
          </w:rPr>
          <w:instrText xml:space="preserve"> PAGEREF _Toc523242218 \h </w:instrText>
        </w:r>
        <w:r>
          <w:rPr>
            <w:noProof/>
            <w:webHidden/>
          </w:rPr>
        </w:r>
        <w:r>
          <w:rPr>
            <w:noProof/>
            <w:webHidden/>
          </w:rPr>
          <w:fldChar w:fldCharType="separate"/>
        </w:r>
        <w:r>
          <w:rPr>
            <w:noProof/>
            <w:webHidden/>
          </w:rPr>
          <w:t>6</w:t>
        </w:r>
        <w:r>
          <w:rPr>
            <w:noProof/>
            <w:webHidden/>
          </w:rPr>
          <w:fldChar w:fldCharType="end"/>
        </w:r>
      </w:hyperlink>
    </w:p>
    <w:p w14:paraId="2AA780E6" w14:textId="11C90994"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19" w:history="1">
        <w:r w:rsidRPr="00AA5FB1">
          <w:rPr>
            <w:rStyle w:val="Hyperlink"/>
            <w:noProof/>
          </w:rPr>
          <w:t>2.1</w:t>
        </w:r>
        <w:r>
          <w:rPr>
            <w:rFonts w:asciiTheme="minorHAnsi" w:eastAsiaTheme="minorEastAsia" w:hAnsiTheme="minorHAnsi" w:cstheme="minorBidi"/>
            <w:bCs w:val="0"/>
            <w:noProof/>
            <w:color w:val="auto"/>
            <w:sz w:val="22"/>
            <w:szCs w:val="22"/>
          </w:rPr>
          <w:tab/>
        </w:r>
        <w:r w:rsidRPr="00AA5FB1">
          <w:rPr>
            <w:rStyle w:val="Hyperlink"/>
            <w:noProof/>
          </w:rPr>
          <w:t>Werkingstijden regelstructuren</w:t>
        </w:r>
        <w:r>
          <w:rPr>
            <w:noProof/>
            <w:webHidden/>
          </w:rPr>
          <w:tab/>
        </w:r>
        <w:r>
          <w:rPr>
            <w:noProof/>
            <w:webHidden/>
          </w:rPr>
          <w:fldChar w:fldCharType="begin"/>
        </w:r>
        <w:r>
          <w:rPr>
            <w:noProof/>
            <w:webHidden/>
          </w:rPr>
          <w:instrText xml:space="preserve"> PAGEREF _Toc523242219 \h </w:instrText>
        </w:r>
        <w:r>
          <w:rPr>
            <w:noProof/>
            <w:webHidden/>
          </w:rPr>
        </w:r>
        <w:r>
          <w:rPr>
            <w:noProof/>
            <w:webHidden/>
          </w:rPr>
          <w:fldChar w:fldCharType="separate"/>
        </w:r>
        <w:r>
          <w:rPr>
            <w:noProof/>
            <w:webHidden/>
          </w:rPr>
          <w:t>6</w:t>
        </w:r>
        <w:r>
          <w:rPr>
            <w:noProof/>
            <w:webHidden/>
          </w:rPr>
          <w:fldChar w:fldCharType="end"/>
        </w:r>
      </w:hyperlink>
    </w:p>
    <w:p w14:paraId="7708D3B7" w14:textId="633FE6FE"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20" w:history="1">
        <w:r w:rsidRPr="00AA5FB1">
          <w:rPr>
            <w:rStyle w:val="Hyperlink"/>
            <w:noProof/>
          </w:rPr>
          <w:t>2.2</w:t>
        </w:r>
        <w:r>
          <w:rPr>
            <w:rFonts w:asciiTheme="minorHAnsi" w:eastAsiaTheme="minorEastAsia" w:hAnsiTheme="minorHAnsi" w:cstheme="minorBidi"/>
            <w:bCs w:val="0"/>
            <w:noProof/>
            <w:color w:val="auto"/>
            <w:sz w:val="22"/>
            <w:szCs w:val="22"/>
          </w:rPr>
          <w:tab/>
        </w:r>
        <w:r w:rsidRPr="00AA5FB1">
          <w:rPr>
            <w:rStyle w:val="Hyperlink"/>
            <w:noProof/>
          </w:rPr>
          <w:t>Modulestructuur</w:t>
        </w:r>
        <w:r>
          <w:rPr>
            <w:noProof/>
            <w:webHidden/>
          </w:rPr>
          <w:tab/>
        </w:r>
        <w:r>
          <w:rPr>
            <w:noProof/>
            <w:webHidden/>
          </w:rPr>
          <w:fldChar w:fldCharType="begin"/>
        </w:r>
        <w:r>
          <w:rPr>
            <w:noProof/>
            <w:webHidden/>
          </w:rPr>
          <w:instrText xml:space="preserve"> PAGEREF _Toc523242220 \h </w:instrText>
        </w:r>
        <w:r>
          <w:rPr>
            <w:noProof/>
            <w:webHidden/>
          </w:rPr>
        </w:r>
        <w:r>
          <w:rPr>
            <w:noProof/>
            <w:webHidden/>
          </w:rPr>
          <w:fldChar w:fldCharType="separate"/>
        </w:r>
        <w:r>
          <w:rPr>
            <w:noProof/>
            <w:webHidden/>
          </w:rPr>
          <w:t>6</w:t>
        </w:r>
        <w:r>
          <w:rPr>
            <w:noProof/>
            <w:webHidden/>
          </w:rPr>
          <w:fldChar w:fldCharType="end"/>
        </w:r>
      </w:hyperlink>
    </w:p>
    <w:p w14:paraId="28AEFD5B" w14:textId="4252A0AC" w:rsidR="004F18D1" w:rsidRDefault="004F18D1">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221" w:history="1">
        <w:r w:rsidRPr="00AA5FB1">
          <w:rPr>
            <w:rStyle w:val="Hyperlink"/>
            <w:noProof/>
          </w:rPr>
          <w:t>2.2.1</w:t>
        </w:r>
        <w:r>
          <w:rPr>
            <w:rFonts w:asciiTheme="minorHAnsi" w:eastAsiaTheme="minorEastAsia" w:hAnsiTheme="minorHAnsi" w:cstheme="minorBidi"/>
            <w:bCs w:val="0"/>
            <w:iCs w:val="0"/>
            <w:noProof/>
            <w:color w:val="auto"/>
            <w:sz w:val="22"/>
            <w:szCs w:val="22"/>
          </w:rPr>
          <w:tab/>
        </w:r>
        <w:r w:rsidRPr="00AA5FB1">
          <w:rPr>
            <w:rStyle w:val="Hyperlink"/>
            <w:noProof/>
          </w:rPr>
          <w:t>Blokvolgorde</w:t>
        </w:r>
        <w:r>
          <w:rPr>
            <w:noProof/>
            <w:webHidden/>
          </w:rPr>
          <w:tab/>
        </w:r>
        <w:r>
          <w:rPr>
            <w:noProof/>
            <w:webHidden/>
          </w:rPr>
          <w:fldChar w:fldCharType="begin"/>
        </w:r>
        <w:r>
          <w:rPr>
            <w:noProof/>
            <w:webHidden/>
          </w:rPr>
          <w:instrText xml:space="preserve"> PAGEREF _Toc523242221 \h </w:instrText>
        </w:r>
        <w:r>
          <w:rPr>
            <w:noProof/>
            <w:webHidden/>
          </w:rPr>
        </w:r>
        <w:r>
          <w:rPr>
            <w:noProof/>
            <w:webHidden/>
          </w:rPr>
          <w:fldChar w:fldCharType="separate"/>
        </w:r>
        <w:r>
          <w:rPr>
            <w:noProof/>
            <w:webHidden/>
          </w:rPr>
          <w:t>6</w:t>
        </w:r>
        <w:r>
          <w:rPr>
            <w:noProof/>
            <w:webHidden/>
          </w:rPr>
          <w:fldChar w:fldCharType="end"/>
        </w:r>
      </w:hyperlink>
    </w:p>
    <w:p w14:paraId="5C3A58DC" w14:textId="0B8FE7C8" w:rsidR="004F18D1" w:rsidRDefault="004F18D1">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222" w:history="1">
        <w:r w:rsidRPr="00AA5FB1">
          <w:rPr>
            <w:rStyle w:val="Hyperlink"/>
            <w:noProof/>
          </w:rPr>
          <w:t>2.2.2</w:t>
        </w:r>
        <w:r>
          <w:rPr>
            <w:rFonts w:asciiTheme="minorHAnsi" w:eastAsiaTheme="minorEastAsia" w:hAnsiTheme="minorHAnsi" w:cstheme="minorBidi"/>
            <w:bCs w:val="0"/>
            <w:iCs w:val="0"/>
            <w:noProof/>
            <w:color w:val="auto"/>
            <w:sz w:val="22"/>
            <w:szCs w:val="22"/>
          </w:rPr>
          <w:tab/>
        </w:r>
        <w:r w:rsidRPr="00AA5FB1">
          <w:rPr>
            <w:rStyle w:val="Hyperlink"/>
            <w:noProof/>
          </w:rPr>
          <w:t>Maximumgroentijden</w:t>
        </w:r>
        <w:r>
          <w:rPr>
            <w:noProof/>
            <w:webHidden/>
          </w:rPr>
          <w:tab/>
        </w:r>
        <w:r>
          <w:rPr>
            <w:noProof/>
            <w:webHidden/>
          </w:rPr>
          <w:fldChar w:fldCharType="begin"/>
        </w:r>
        <w:r>
          <w:rPr>
            <w:noProof/>
            <w:webHidden/>
          </w:rPr>
          <w:instrText xml:space="preserve"> PAGEREF _Toc523242222 \h </w:instrText>
        </w:r>
        <w:r>
          <w:rPr>
            <w:noProof/>
            <w:webHidden/>
          </w:rPr>
        </w:r>
        <w:r>
          <w:rPr>
            <w:noProof/>
            <w:webHidden/>
          </w:rPr>
          <w:fldChar w:fldCharType="separate"/>
        </w:r>
        <w:r>
          <w:rPr>
            <w:noProof/>
            <w:webHidden/>
          </w:rPr>
          <w:t>6</w:t>
        </w:r>
        <w:r>
          <w:rPr>
            <w:noProof/>
            <w:webHidden/>
          </w:rPr>
          <w:fldChar w:fldCharType="end"/>
        </w:r>
      </w:hyperlink>
    </w:p>
    <w:p w14:paraId="456FD0BB" w14:textId="65952ABE" w:rsidR="004F18D1" w:rsidRDefault="004F18D1">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223" w:history="1">
        <w:r w:rsidRPr="00AA5FB1">
          <w:rPr>
            <w:rStyle w:val="Hyperlink"/>
            <w:noProof/>
          </w:rPr>
          <w:t>2.2.3</w:t>
        </w:r>
        <w:r>
          <w:rPr>
            <w:rFonts w:asciiTheme="minorHAnsi" w:eastAsiaTheme="minorEastAsia" w:hAnsiTheme="minorHAnsi" w:cstheme="minorBidi"/>
            <w:bCs w:val="0"/>
            <w:iCs w:val="0"/>
            <w:noProof/>
            <w:color w:val="auto"/>
            <w:sz w:val="22"/>
            <w:szCs w:val="22"/>
          </w:rPr>
          <w:tab/>
        </w:r>
        <w:r w:rsidRPr="00AA5FB1">
          <w:rPr>
            <w:rStyle w:val="Hyperlink"/>
            <w:noProof/>
          </w:rPr>
          <w:t>Optimax</w:t>
        </w:r>
        <w:r>
          <w:rPr>
            <w:noProof/>
            <w:webHidden/>
          </w:rPr>
          <w:tab/>
        </w:r>
        <w:r>
          <w:rPr>
            <w:noProof/>
            <w:webHidden/>
          </w:rPr>
          <w:fldChar w:fldCharType="begin"/>
        </w:r>
        <w:r>
          <w:rPr>
            <w:noProof/>
            <w:webHidden/>
          </w:rPr>
          <w:instrText xml:space="preserve"> PAGEREF _Toc523242223 \h </w:instrText>
        </w:r>
        <w:r>
          <w:rPr>
            <w:noProof/>
            <w:webHidden/>
          </w:rPr>
        </w:r>
        <w:r>
          <w:rPr>
            <w:noProof/>
            <w:webHidden/>
          </w:rPr>
          <w:fldChar w:fldCharType="separate"/>
        </w:r>
        <w:r>
          <w:rPr>
            <w:noProof/>
            <w:webHidden/>
          </w:rPr>
          <w:t>6</w:t>
        </w:r>
        <w:r>
          <w:rPr>
            <w:noProof/>
            <w:webHidden/>
          </w:rPr>
          <w:fldChar w:fldCharType="end"/>
        </w:r>
      </w:hyperlink>
    </w:p>
    <w:p w14:paraId="6DA7637B" w14:textId="73D9E87D"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24" w:history="1">
        <w:r w:rsidRPr="00AA5FB1">
          <w:rPr>
            <w:rStyle w:val="Hyperlink"/>
            <w:noProof/>
          </w:rPr>
          <w:t>2.3</w:t>
        </w:r>
        <w:r>
          <w:rPr>
            <w:rFonts w:asciiTheme="minorHAnsi" w:eastAsiaTheme="minorEastAsia" w:hAnsiTheme="minorHAnsi" w:cstheme="minorBidi"/>
            <w:bCs w:val="0"/>
            <w:noProof/>
            <w:color w:val="auto"/>
            <w:sz w:val="22"/>
            <w:szCs w:val="22"/>
          </w:rPr>
          <w:tab/>
        </w:r>
        <w:r w:rsidRPr="00AA5FB1">
          <w:rPr>
            <w:rStyle w:val="Hyperlink"/>
            <w:noProof/>
          </w:rPr>
          <w:t>Flex</w:t>
        </w:r>
        <w:r>
          <w:rPr>
            <w:noProof/>
            <w:webHidden/>
          </w:rPr>
          <w:tab/>
        </w:r>
        <w:r>
          <w:rPr>
            <w:noProof/>
            <w:webHidden/>
          </w:rPr>
          <w:fldChar w:fldCharType="begin"/>
        </w:r>
        <w:r>
          <w:rPr>
            <w:noProof/>
            <w:webHidden/>
          </w:rPr>
          <w:instrText xml:space="preserve"> PAGEREF _Toc523242224 \h </w:instrText>
        </w:r>
        <w:r>
          <w:rPr>
            <w:noProof/>
            <w:webHidden/>
          </w:rPr>
        </w:r>
        <w:r>
          <w:rPr>
            <w:noProof/>
            <w:webHidden/>
          </w:rPr>
          <w:fldChar w:fldCharType="separate"/>
        </w:r>
        <w:r>
          <w:rPr>
            <w:noProof/>
            <w:webHidden/>
          </w:rPr>
          <w:t>6</w:t>
        </w:r>
        <w:r>
          <w:rPr>
            <w:noProof/>
            <w:webHidden/>
          </w:rPr>
          <w:fldChar w:fldCharType="end"/>
        </w:r>
      </w:hyperlink>
    </w:p>
    <w:p w14:paraId="49A065D0" w14:textId="716FD9D0"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25" w:history="1">
        <w:r w:rsidRPr="00AA5FB1">
          <w:rPr>
            <w:rStyle w:val="Hyperlink"/>
            <w:noProof/>
          </w:rPr>
          <w:t>2.4</w:t>
        </w:r>
        <w:r>
          <w:rPr>
            <w:rFonts w:asciiTheme="minorHAnsi" w:eastAsiaTheme="minorEastAsia" w:hAnsiTheme="minorHAnsi" w:cstheme="minorBidi"/>
            <w:bCs w:val="0"/>
            <w:noProof/>
            <w:color w:val="auto"/>
            <w:sz w:val="22"/>
            <w:szCs w:val="22"/>
          </w:rPr>
          <w:tab/>
        </w:r>
        <w:r w:rsidRPr="00AA5FB1">
          <w:rPr>
            <w:rStyle w:val="Hyperlink"/>
            <w:noProof/>
          </w:rPr>
          <w:t>Halfstar programma</w:t>
        </w:r>
        <w:r>
          <w:rPr>
            <w:noProof/>
            <w:webHidden/>
          </w:rPr>
          <w:tab/>
        </w:r>
        <w:r>
          <w:rPr>
            <w:noProof/>
            <w:webHidden/>
          </w:rPr>
          <w:fldChar w:fldCharType="begin"/>
        </w:r>
        <w:r>
          <w:rPr>
            <w:noProof/>
            <w:webHidden/>
          </w:rPr>
          <w:instrText xml:space="preserve"> PAGEREF _Toc523242225 \h </w:instrText>
        </w:r>
        <w:r>
          <w:rPr>
            <w:noProof/>
            <w:webHidden/>
          </w:rPr>
        </w:r>
        <w:r>
          <w:rPr>
            <w:noProof/>
            <w:webHidden/>
          </w:rPr>
          <w:fldChar w:fldCharType="separate"/>
        </w:r>
        <w:r>
          <w:rPr>
            <w:noProof/>
            <w:webHidden/>
          </w:rPr>
          <w:t>7</w:t>
        </w:r>
        <w:r>
          <w:rPr>
            <w:noProof/>
            <w:webHidden/>
          </w:rPr>
          <w:fldChar w:fldCharType="end"/>
        </w:r>
      </w:hyperlink>
    </w:p>
    <w:p w14:paraId="296EA76B" w14:textId="41379D8E" w:rsidR="004F18D1" w:rsidRDefault="004F18D1">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226" w:history="1">
        <w:r w:rsidRPr="00AA5FB1">
          <w:rPr>
            <w:rStyle w:val="Hyperlink"/>
            <w:noProof/>
          </w:rPr>
          <w:t>3</w:t>
        </w:r>
        <w:r>
          <w:rPr>
            <w:rFonts w:asciiTheme="minorHAnsi" w:eastAsiaTheme="minorEastAsia" w:hAnsiTheme="minorHAnsi" w:cstheme="minorBidi"/>
            <w:b w:val="0"/>
            <w:bCs w:val="0"/>
            <w:noProof/>
            <w:color w:val="auto"/>
            <w:sz w:val="22"/>
            <w:szCs w:val="22"/>
          </w:rPr>
          <w:tab/>
        </w:r>
        <w:r w:rsidRPr="00AA5FB1">
          <w:rPr>
            <w:rStyle w:val="Hyperlink"/>
            <w:noProof/>
          </w:rPr>
          <w:t>Signaalgroepinstellingen</w:t>
        </w:r>
        <w:r>
          <w:rPr>
            <w:noProof/>
            <w:webHidden/>
          </w:rPr>
          <w:tab/>
        </w:r>
        <w:r>
          <w:rPr>
            <w:noProof/>
            <w:webHidden/>
          </w:rPr>
          <w:fldChar w:fldCharType="begin"/>
        </w:r>
        <w:r>
          <w:rPr>
            <w:noProof/>
            <w:webHidden/>
          </w:rPr>
          <w:instrText xml:space="preserve"> PAGEREF _Toc523242226 \h </w:instrText>
        </w:r>
        <w:r>
          <w:rPr>
            <w:noProof/>
            <w:webHidden/>
          </w:rPr>
        </w:r>
        <w:r>
          <w:rPr>
            <w:noProof/>
            <w:webHidden/>
          </w:rPr>
          <w:fldChar w:fldCharType="separate"/>
        </w:r>
        <w:r>
          <w:rPr>
            <w:noProof/>
            <w:webHidden/>
          </w:rPr>
          <w:t>8</w:t>
        </w:r>
        <w:r>
          <w:rPr>
            <w:noProof/>
            <w:webHidden/>
          </w:rPr>
          <w:fldChar w:fldCharType="end"/>
        </w:r>
      </w:hyperlink>
    </w:p>
    <w:p w14:paraId="151978F5" w14:textId="47588805"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27" w:history="1">
        <w:r w:rsidRPr="00AA5FB1">
          <w:rPr>
            <w:rStyle w:val="Hyperlink"/>
            <w:noProof/>
          </w:rPr>
          <w:t>3.1</w:t>
        </w:r>
        <w:r>
          <w:rPr>
            <w:rFonts w:asciiTheme="minorHAnsi" w:eastAsiaTheme="minorEastAsia" w:hAnsiTheme="minorHAnsi" w:cstheme="minorBidi"/>
            <w:bCs w:val="0"/>
            <w:noProof/>
            <w:color w:val="auto"/>
            <w:sz w:val="22"/>
            <w:szCs w:val="22"/>
          </w:rPr>
          <w:tab/>
        </w:r>
        <w:r w:rsidRPr="00AA5FB1">
          <w:rPr>
            <w:rStyle w:val="Hyperlink"/>
            <w:noProof/>
          </w:rPr>
          <w:t>Wachtstand</w:t>
        </w:r>
        <w:r>
          <w:rPr>
            <w:noProof/>
            <w:webHidden/>
          </w:rPr>
          <w:tab/>
        </w:r>
        <w:r>
          <w:rPr>
            <w:noProof/>
            <w:webHidden/>
          </w:rPr>
          <w:fldChar w:fldCharType="begin"/>
        </w:r>
        <w:r>
          <w:rPr>
            <w:noProof/>
            <w:webHidden/>
          </w:rPr>
          <w:instrText xml:space="preserve"> PAGEREF _Toc523242227 \h </w:instrText>
        </w:r>
        <w:r>
          <w:rPr>
            <w:noProof/>
            <w:webHidden/>
          </w:rPr>
        </w:r>
        <w:r>
          <w:rPr>
            <w:noProof/>
            <w:webHidden/>
          </w:rPr>
          <w:fldChar w:fldCharType="separate"/>
        </w:r>
        <w:r>
          <w:rPr>
            <w:noProof/>
            <w:webHidden/>
          </w:rPr>
          <w:t>8</w:t>
        </w:r>
        <w:r>
          <w:rPr>
            <w:noProof/>
            <w:webHidden/>
          </w:rPr>
          <w:fldChar w:fldCharType="end"/>
        </w:r>
      </w:hyperlink>
    </w:p>
    <w:p w14:paraId="0D42149E" w14:textId="7B981051"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28" w:history="1">
        <w:r w:rsidRPr="00AA5FB1">
          <w:rPr>
            <w:rStyle w:val="Hyperlink"/>
            <w:noProof/>
          </w:rPr>
          <w:t>3.2</w:t>
        </w:r>
        <w:r>
          <w:rPr>
            <w:rFonts w:asciiTheme="minorHAnsi" w:eastAsiaTheme="minorEastAsia" w:hAnsiTheme="minorHAnsi" w:cstheme="minorBidi"/>
            <w:bCs w:val="0"/>
            <w:noProof/>
            <w:color w:val="auto"/>
            <w:sz w:val="22"/>
            <w:szCs w:val="22"/>
          </w:rPr>
          <w:tab/>
        </w:r>
        <w:r w:rsidRPr="00AA5FB1">
          <w:rPr>
            <w:rStyle w:val="Hyperlink"/>
            <w:noProof/>
          </w:rPr>
          <w:t>Vastgroentijden</w:t>
        </w:r>
        <w:r>
          <w:rPr>
            <w:noProof/>
            <w:webHidden/>
          </w:rPr>
          <w:tab/>
        </w:r>
        <w:r>
          <w:rPr>
            <w:noProof/>
            <w:webHidden/>
          </w:rPr>
          <w:fldChar w:fldCharType="begin"/>
        </w:r>
        <w:r>
          <w:rPr>
            <w:noProof/>
            <w:webHidden/>
          </w:rPr>
          <w:instrText xml:space="preserve"> PAGEREF _Toc523242228 \h </w:instrText>
        </w:r>
        <w:r>
          <w:rPr>
            <w:noProof/>
            <w:webHidden/>
          </w:rPr>
        </w:r>
        <w:r>
          <w:rPr>
            <w:noProof/>
            <w:webHidden/>
          </w:rPr>
          <w:fldChar w:fldCharType="separate"/>
        </w:r>
        <w:r>
          <w:rPr>
            <w:noProof/>
            <w:webHidden/>
          </w:rPr>
          <w:t>8</w:t>
        </w:r>
        <w:r>
          <w:rPr>
            <w:noProof/>
            <w:webHidden/>
          </w:rPr>
          <w:fldChar w:fldCharType="end"/>
        </w:r>
      </w:hyperlink>
    </w:p>
    <w:p w14:paraId="3B1D9B0F" w14:textId="091EAD4E"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29" w:history="1">
        <w:r w:rsidRPr="00AA5FB1">
          <w:rPr>
            <w:rStyle w:val="Hyperlink"/>
            <w:noProof/>
          </w:rPr>
          <w:t>3.3</w:t>
        </w:r>
        <w:r>
          <w:rPr>
            <w:rFonts w:asciiTheme="minorHAnsi" w:eastAsiaTheme="minorEastAsia" w:hAnsiTheme="minorHAnsi" w:cstheme="minorBidi"/>
            <w:bCs w:val="0"/>
            <w:noProof/>
            <w:color w:val="auto"/>
            <w:sz w:val="22"/>
            <w:szCs w:val="22"/>
          </w:rPr>
          <w:tab/>
        </w:r>
        <w:r w:rsidRPr="00AA5FB1">
          <w:rPr>
            <w:rStyle w:val="Hyperlink"/>
            <w:noProof/>
          </w:rPr>
          <w:t>Geeltijden</w:t>
        </w:r>
        <w:r>
          <w:rPr>
            <w:noProof/>
            <w:webHidden/>
          </w:rPr>
          <w:tab/>
        </w:r>
        <w:r>
          <w:rPr>
            <w:noProof/>
            <w:webHidden/>
          </w:rPr>
          <w:fldChar w:fldCharType="begin"/>
        </w:r>
        <w:r>
          <w:rPr>
            <w:noProof/>
            <w:webHidden/>
          </w:rPr>
          <w:instrText xml:space="preserve"> PAGEREF _Toc523242229 \h </w:instrText>
        </w:r>
        <w:r>
          <w:rPr>
            <w:noProof/>
            <w:webHidden/>
          </w:rPr>
        </w:r>
        <w:r>
          <w:rPr>
            <w:noProof/>
            <w:webHidden/>
          </w:rPr>
          <w:fldChar w:fldCharType="separate"/>
        </w:r>
        <w:r>
          <w:rPr>
            <w:noProof/>
            <w:webHidden/>
          </w:rPr>
          <w:t>8</w:t>
        </w:r>
        <w:r>
          <w:rPr>
            <w:noProof/>
            <w:webHidden/>
          </w:rPr>
          <w:fldChar w:fldCharType="end"/>
        </w:r>
      </w:hyperlink>
    </w:p>
    <w:p w14:paraId="79D267FC" w14:textId="04DD233E"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0" w:history="1">
        <w:r w:rsidRPr="00AA5FB1">
          <w:rPr>
            <w:rStyle w:val="Hyperlink"/>
            <w:noProof/>
          </w:rPr>
          <w:t>3.4</w:t>
        </w:r>
        <w:r>
          <w:rPr>
            <w:rFonts w:asciiTheme="minorHAnsi" w:eastAsiaTheme="minorEastAsia" w:hAnsiTheme="minorHAnsi" w:cstheme="minorBidi"/>
            <w:bCs w:val="0"/>
            <w:noProof/>
            <w:color w:val="auto"/>
            <w:sz w:val="22"/>
            <w:szCs w:val="22"/>
          </w:rPr>
          <w:tab/>
        </w:r>
        <w:r w:rsidRPr="00AA5FB1">
          <w:rPr>
            <w:rStyle w:val="Hyperlink"/>
            <w:noProof/>
          </w:rPr>
          <w:t>Garantietijden</w:t>
        </w:r>
        <w:r>
          <w:rPr>
            <w:noProof/>
            <w:webHidden/>
          </w:rPr>
          <w:tab/>
        </w:r>
        <w:r>
          <w:rPr>
            <w:noProof/>
            <w:webHidden/>
          </w:rPr>
          <w:fldChar w:fldCharType="begin"/>
        </w:r>
        <w:r>
          <w:rPr>
            <w:noProof/>
            <w:webHidden/>
          </w:rPr>
          <w:instrText xml:space="preserve"> PAGEREF _Toc523242230 \h </w:instrText>
        </w:r>
        <w:r>
          <w:rPr>
            <w:noProof/>
            <w:webHidden/>
          </w:rPr>
        </w:r>
        <w:r>
          <w:rPr>
            <w:noProof/>
            <w:webHidden/>
          </w:rPr>
          <w:fldChar w:fldCharType="separate"/>
        </w:r>
        <w:r>
          <w:rPr>
            <w:noProof/>
            <w:webHidden/>
          </w:rPr>
          <w:t>8</w:t>
        </w:r>
        <w:r>
          <w:rPr>
            <w:noProof/>
            <w:webHidden/>
          </w:rPr>
          <w:fldChar w:fldCharType="end"/>
        </w:r>
      </w:hyperlink>
    </w:p>
    <w:p w14:paraId="17EC3113" w14:textId="1E79D675"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1" w:history="1">
        <w:r w:rsidRPr="00AA5FB1">
          <w:rPr>
            <w:rStyle w:val="Hyperlink"/>
            <w:noProof/>
          </w:rPr>
          <w:t>3.5</w:t>
        </w:r>
        <w:r>
          <w:rPr>
            <w:rFonts w:asciiTheme="minorHAnsi" w:eastAsiaTheme="minorEastAsia" w:hAnsiTheme="minorHAnsi" w:cstheme="minorBidi"/>
            <w:bCs w:val="0"/>
            <w:noProof/>
            <w:color w:val="auto"/>
            <w:sz w:val="22"/>
            <w:szCs w:val="22"/>
          </w:rPr>
          <w:tab/>
        </w:r>
        <w:r w:rsidRPr="00AA5FB1">
          <w:rPr>
            <w:rStyle w:val="Hyperlink"/>
            <w:noProof/>
          </w:rPr>
          <w:t>Wachttijdvoorspellers en waitsignalering</w:t>
        </w:r>
        <w:r>
          <w:rPr>
            <w:noProof/>
            <w:webHidden/>
          </w:rPr>
          <w:tab/>
        </w:r>
        <w:r>
          <w:rPr>
            <w:noProof/>
            <w:webHidden/>
          </w:rPr>
          <w:fldChar w:fldCharType="begin"/>
        </w:r>
        <w:r>
          <w:rPr>
            <w:noProof/>
            <w:webHidden/>
          </w:rPr>
          <w:instrText xml:space="preserve"> PAGEREF _Toc523242231 \h </w:instrText>
        </w:r>
        <w:r>
          <w:rPr>
            <w:noProof/>
            <w:webHidden/>
          </w:rPr>
        </w:r>
        <w:r>
          <w:rPr>
            <w:noProof/>
            <w:webHidden/>
          </w:rPr>
          <w:fldChar w:fldCharType="separate"/>
        </w:r>
        <w:r>
          <w:rPr>
            <w:noProof/>
            <w:webHidden/>
          </w:rPr>
          <w:t>8</w:t>
        </w:r>
        <w:r>
          <w:rPr>
            <w:noProof/>
            <w:webHidden/>
          </w:rPr>
          <w:fldChar w:fldCharType="end"/>
        </w:r>
      </w:hyperlink>
    </w:p>
    <w:p w14:paraId="5B236990" w14:textId="5124BBD5"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2" w:history="1">
        <w:r w:rsidRPr="00AA5FB1">
          <w:rPr>
            <w:rStyle w:val="Hyperlink"/>
            <w:noProof/>
          </w:rPr>
          <w:t>3.6</w:t>
        </w:r>
        <w:r>
          <w:rPr>
            <w:rFonts w:asciiTheme="minorHAnsi" w:eastAsiaTheme="minorEastAsia" w:hAnsiTheme="minorHAnsi" w:cstheme="minorBidi"/>
            <w:bCs w:val="0"/>
            <w:noProof/>
            <w:color w:val="auto"/>
            <w:sz w:val="22"/>
            <w:szCs w:val="22"/>
          </w:rPr>
          <w:tab/>
        </w:r>
        <w:r w:rsidRPr="00AA5FB1">
          <w:rPr>
            <w:rStyle w:val="Hyperlink"/>
            <w:noProof/>
          </w:rPr>
          <w:t>Rateltikkers</w:t>
        </w:r>
        <w:r>
          <w:rPr>
            <w:noProof/>
            <w:webHidden/>
          </w:rPr>
          <w:tab/>
        </w:r>
        <w:r>
          <w:rPr>
            <w:noProof/>
            <w:webHidden/>
          </w:rPr>
          <w:fldChar w:fldCharType="begin"/>
        </w:r>
        <w:r>
          <w:rPr>
            <w:noProof/>
            <w:webHidden/>
          </w:rPr>
          <w:instrText xml:space="preserve"> PAGEREF _Toc523242232 \h </w:instrText>
        </w:r>
        <w:r>
          <w:rPr>
            <w:noProof/>
            <w:webHidden/>
          </w:rPr>
        </w:r>
        <w:r>
          <w:rPr>
            <w:noProof/>
            <w:webHidden/>
          </w:rPr>
          <w:fldChar w:fldCharType="separate"/>
        </w:r>
        <w:r>
          <w:rPr>
            <w:noProof/>
            <w:webHidden/>
          </w:rPr>
          <w:t>8</w:t>
        </w:r>
        <w:r>
          <w:rPr>
            <w:noProof/>
            <w:webHidden/>
          </w:rPr>
          <w:fldChar w:fldCharType="end"/>
        </w:r>
      </w:hyperlink>
    </w:p>
    <w:p w14:paraId="789593F9" w14:textId="28889FF3" w:rsidR="004F18D1" w:rsidRDefault="004F18D1">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233" w:history="1">
        <w:r w:rsidRPr="00AA5FB1">
          <w:rPr>
            <w:rStyle w:val="Hyperlink"/>
            <w:noProof/>
          </w:rPr>
          <w:t>4</w:t>
        </w:r>
        <w:r>
          <w:rPr>
            <w:rFonts w:asciiTheme="minorHAnsi" w:eastAsiaTheme="minorEastAsia" w:hAnsiTheme="minorHAnsi" w:cstheme="minorBidi"/>
            <w:b w:val="0"/>
            <w:bCs w:val="0"/>
            <w:noProof/>
            <w:color w:val="auto"/>
            <w:sz w:val="22"/>
            <w:szCs w:val="22"/>
          </w:rPr>
          <w:tab/>
        </w:r>
        <w:r w:rsidRPr="00AA5FB1">
          <w:rPr>
            <w:rStyle w:val="Hyperlink"/>
            <w:noProof/>
          </w:rPr>
          <w:t>Signaalgroepinteracties</w:t>
        </w:r>
        <w:r>
          <w:rPr>
            <w:noProof/>
            <w:webHidden/>
          </w:rPr>
          <w:tab/>
        </w:r>
        <w:r>
          <w:rPr>
            <w:noProof/>
            <w:webHidden/>
          </w:rPr>
          <w:fldChar w:fldCharType="begin"/>
        </w:r>
        <w:r>
          <w:rPr>
            <w:noProof/>
            <w:webHidden/>
          </w:rPr>
          <w:instrText xml:space="preserve"> PAGEREF _Toc523242233 \h </w:instrText>
        </w:r>
        <w:r>
          <w:rPr>
            <w:noProof/>
            <w:webHidden/>
          </w:rPr>
        </w:r>
        <w:r>
          <w:rPr>
            <w:noProof/>
            <w:webHidden/>
          </w:rPr>
          <w:fldChar w:fldCharType="separate"/>
        </w:r>
        <w:r>
          <w:rPr>
            <w:noProof/>
            <w:webHidden/>
          </w:rPr>
          <w:t>9</w:t>
        </w:r>
        <w:r>
          <w:rPr>
            <w:noProof/>
            <w:webHidden/>
          </w:rPr>
          <w:fldChar w:fldCharType="end"/>
        </w:r>
      </w:hyperlink>
    </w:p>
    <w:p w14:paraId="1D5AAF6B" w14:textId="285626BC"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4" w:history="1">
        <w:r w:rsidRPr="00AA5FB1">
          <w:rPr>
            <w:rStyle w:val="Hyperlink"/>
            <w:noProof/>
          </w:rPr>
          <w:t>4.1</w:t>
        </w:r>
        <w:r>
          <w:rPr>
            <w:rFonts w:asciiTheme="minorHAnsi" w:eastAsiaTheme="minorEastAsia" w:hAnsiTheme="minorHAnsi" w:cstheme="minorBidi"/>
            <w:bCs w:val="0"/>
            <w:noProof/>
            <w:color w:val="auto"/>
            <w:sz w:val="22"/>
            <w:szCs w:val="22"/>
          </w:rPr>
          <w:tab/>
        </w:r>
        <w:r w:rsidRPr="00AA5FB1">
          <w:rPr>
            <w:rStyle w:val="Hyperlink"/>
            <w:noProof/>
          </w:rPr>
          <w:t>Deelconflicten</w:t>
        </w:r>
        <w:r>
          <w:rPr>
            <w:noProof/>
            <w:webHidden/>
          </w:rPr>
          <w:tab/>
        </w:r>
        <w:r>
          <w:rPr>
            <w:noProof/>
            <w:webHidden/>
          </w:rPr>
          <w:fldChar w:fldCharType="begin"/>
        </w:r>
        <w:r>
          <w:rPr>
            <w:noProof/>
            <w:webHidden/>
          </w:rPr>
          <w:instrText xml:space="preserve"> PAGEREF _Toc523242234 \h </w:instrText>
        </w:r>
        <w:r>
          <w:rPr>
            <w:noProof/>
            <w:webHidden/>
          </w:rPr>
        </w:r>
        <w:r>
          <w:rPr>
            <w:noProof/>
            <w:webHidden/>
          </w:rPr>
          <w:fldChar w:fldCharType="separate"/>
        </w:r>
        <w:r>
          <w:rPr>
            <w:noProof/>
            <w:webHidden/>
          </w:rPr>
          <w:t>9</w:t>
        </w:r>
        <w:r>
          <w:rPr>
            <w:noProof/>
            <w:webHidden/>
          </w:rPr>
          <w:fldChar w:fldCharType="end"/>
        </w:r>
      </w:hyperlink>
    </w:p>
    <w:p w14:paraId="3B086E5E" w14:textId="0513E40F"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5" w:history="1">
        <w:r w:rsidRPr="00AA5FB1">
          <w:rPr>
            <w:rStyle w:val="Hyperlink"/>
            <w:noProof/>
          </w:rPr>
          <w:t>4.2</w:t>
        </w:r>
        <w:r>
          <w:rPr>
            <w:rFonts w:asciiTheme="minorHAnsi" w:eastAsiaTheme="minorEastAsia" w:hAnsiTheme="minorHAnsi" w:cstheme="minorBidi"/>
            <w:bCs w:val="0"/>
            <w:noProof/>
            <w:color w:val="auto"/>
            <w:sz w:val="22"/>
            <w:szCs w:val="22"/>
          </w:rPr>
          <w:tab/>
        </w:r>
        <w:r w:rsidRPr="00AA5FB1">
          <w:rPr>
            <w:rStyle w:val="Hyperlink"/>
            <w:noProof/>
          </w:rPr>
          <w:t>Fiets- en voetgangersoversteekplaatsen</w:t>
        </w:r>
        <w:r>
          <w:rPr>
            <w:noProof/>
            <w:webHidden/>
          </w:rPr>
          <w:tab/>
        </w:r>
        <w:r>
          <w:rPr>
            <w:noProof/>
            <w:webHidden/>
          </w:rPr>
          <w:fldChar w:fldCharType="begin"/>
        </w:r>
        <w:r>
          <w:rPr>
            <w:noProof/>
            <w:webHidden/>
          </w:rPr>
          <w:instrText xml:space="preserve"> PAGEREF _Toc523242235 \h </w:instrText>
        </w:r>
        <w:r>
          <w:rPr>
            <w:noProof/>
            <w:webHidden/>
          </w:rPr>
        </w:r>
        <w:r>
          <w:rPr>
            <w:noProof/>
            <w:webHidden/>
          </w:rPr>
          <w:fldChar w:fldCharType="separate"/>
        </w:r>
        <w:r>
          <w:rPr>
            <w:noProof/>
            <w:webHidden/>
          </w:rPr>
          <w:t>9</w:t>
        </w:r>
        <w:r>
          <w:rPr>
            <w:noProof/>
            <w:webHidden/>
          </w:rPr>
          <w:fldChar w:fldCharType="end"/>
        </w:r>
      </w:hyperlink>
    </w:p>
    <w:p w14:paraId="4D7EE576" w14:textId="1CB02D1D"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6" w:history="1">
        <w:r w:rsidRPr="00AA5FB1">
          <w:rPr>
            <w:rStyle w:val="Hyperlink"/>
            <w:noProof/>
          </w:rPr>
          <w:t>4.3</w:t>
        </w:r>
        <w:r>
          <w:rPr>
            <w:rFonts w:asciiTheme="minorHAnsi" w:eastAsiaTheme="minorEastAsia" w:hAnsiTheme="minorHAnsi" w:cstheme="minorBidi"/>
            <w:bCs w:val="0"/>
            <w:noProof/>
            <w:color w:val="auto"/>
            <w:sz w:val="22"/>
            <w:szCs w:val="22"/>
          </w:rPr>
          <w:tab/>
        </w:r>
        <w:r w:rsidRPr="00AA5FB1">
          <w:rPr>
            <w:rStyle w:val="Hyperlink"/>
            <w:noProof/>
          </w:rPr>
          <w:t>Meerealisaties</w:t>
        </w:r>
        <w:r>
          <w:rPr>
            <w:noProof/>
            <w:webHidden/>
          </w:rPr>
          <w:tab/>
        </w:r>
        <w:r>
          <w:rPr>
            <w:noProof/>
            <w:webHidden/>
          </w:rPr>
          <w:fldChar w:fldCharType="begin"/>
        </w:r>
        <w:r>
          <w:rPr>
            <w:noProof/>
            <w:webHidden/>
          </w:rPr>
          <w:instrText xml:space="preserve"> PAGEREF _Toc523242236 \h </w:instrText>
        </w:r>
        <w:r>
          <w:rPr>
            <w:noProof/>
            <w:webHidden/>
          </w:rPr>
        </w:r>
        <w:r>
          <w:rPr>
            <w:noProof/>
            <w:webHidden/>
          </w:rPr>
          <w:fldChar w:fldCharType="separate"/>
        </w:r>
        <w:r>
          <w:rPr>
            <w:noProof/>
            <w:webHidden/>
          </w:rPr>
          <w:t>9</w:t>
        </w:r>
        <w:r>
          <w:rPr>
            <w:noProof/>
            <w:webHidden/>
          </w:rPr>
          <w:fldChar w:fldCharType="end"/>
        </w:r>
      </w:hyperlink>
    </w:p>
    <w:p w14:paraId="1835CD7D" w14:textId="60F9F32B"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7" w:history="1">
        <w:r w:rsidRPr="00AA5FB1">
          <w:rPr>
            <w:rStyle w:val="Hyperlink"/>
            <w:noProof/>
          </w:rPr>
          <w:t>4.4</w:t>
        </w:r>
        <w:r>
          <w:rPr>
            <w:rFonts w:asciiTheme="minorHAnsi" w:eastAsiaTheme="minorEastAsia" w:hAnsiTheme="minorHAnsi" w:cstheme="minorBidi"/>
            <w:bCs w:val="0"/>
            <w:noProof/>
            <w:color w:val="auto"/>
            <w:sz w:val="22"/>
            <w:szCs w:val="22"/>
          </w:rPr>
          <w:tab/>
        </w:r>
        <w:r w:rsidRPr="00AA5FB1">
          <w:rPr>
            <w:rStyle w:val="Hyperlink"/>
            <w:noProof/>
          </w:rPr>
          <w:t>Gelijk- en voorstarts</w:t>
        </w:r>
        <w:r>
          <w:rPr>
            <w:noProof/>
            <w:webHidden/>
          </w:rPr>
          <w:tab/>
        </w:r>
        <w:r>
          <w:rPr>
            <w:noProof/>
            <w:webHidden/>
          </w:rPr>
          <w:fldChar w:fldCharType="begin"/>
        </w:r>
        <w:r>
          <w:rPr>
            <w:noProof/>
            <w:webHidden/>
          </w:rPr>
          <w:instrText xml:space="preserve"> PAGEREF _Toc523242237 \h </w:instrText>
        </w:r>
        <w:r>
          <w:rPr>
            <w:noProof/>
            <w:webHidden/>
          </w:rPr>
        </w:r>
        <w:r>
          <w:rPr>
            <w:noProof/>
            <w:webHidden/>
          </w:rPr>
          <w:fldChar w:fldCharType="separate"/>
        </w:r>
        <w:r>
          <w:rPr>
            <w:noProof/>
            <w:webHidden/>
          </w:rPr>
          <w:t>9</w:t>
        </w:r>
        <w:r>
          <w:rPr>
            <w:noProof/>
            <w:webHidden/>
          </w:rPr>
          <w:fldChar w:fldCharType="end"/>
        </w:r>
      </w:hyperlink>
    </w:p>
    <w:p w14:paraId="63190448" w14:textId="2DD43319"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8" w:history="1">
        <w:r w:rsidRPr="00AA5FB1">
          <w:rPr>
            <w:rStyle w:val="Hyperlink"/>
            <w:noProof/>
          </w:rPr>
          <w:t>4.5</w:t>
        </w:r>
        <w:r>
          <w:rPr>
            <w:rFonts w:asciiTheme="minorHAnsi" w:eastAsiaTheme="minorEastAsia" w:hAnsiTheme="minorHAnsi" w:cstheme="minorBidi"/>
            <w:bCs w:val="0"/>
            <w:noProof/>
            <w:color w:val="auto"/>
            <w:sz w:val="22"/>
            <w:szCs w:val="22"/>
          </w:rPr>
          <w:tab/>
        </w:r>
        <w:r w:rsidRPr="00AA5FB1">
          <w:rPr>
            <w:rStyle w:val="Hyperlink"/>
            <w:noProof/>
          </w:rPr>
          <w:t>Meeverlengen</w:t>
        </w:r>
        <w:r>
          <w:rPr>
            <w:noProof/>
            <w:webHidden/>
          </w:rPr>
          <w:tab/>
        </w:r>
        <w:r>
          <w:rPr>
            <w:noProof/>
            <w:webHidden/>
          </w:rPr>
          <w:fldChar w:fldCharType="begin"/>
        </w:r>
        <w:r>
          <w:rPr>
            <w:noProof/>
            <w:webHidden/>
          </w:rPr>
          <w:instrText xml:space="preserve"> PAGEREF _Toc523242238 \h </w:instrText>
        </w:r>
        <w:r>
          <w:rPr>
            <w:noProof/>
            <w:webHidden/>
          </w:rPr>
        </w:r>
        <w:r>
          <w:rPr>
            <w:noProof/>
            <w:webHidden/>
          </w:rPr>
          <w:fldChar w:fldCharType="separate"/>
        </w:r>
        <w:r>
          <w:rPr>
            <w:noProof/>
            <w:webHidden/>
          </w:rPr>
          <w:t>9</w:t>
        </w:r>
        <w:r>
          <w:rPr>
            <w:noProof/>
            <w:webHidden/>
          </w:rPr>
          <w:fldChar w:fldCharType="end"/>
        </w:r>
      </w:hyperlink>
    </w:p>
    <w:p w14:paraId="51C6301F" w14:textId="769C08D6"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39" w:history="1">
        <w:r w:rsidRPr="00AA5FB1">
          <w:rPr>
            <w:rStyle w:val="Hyperlink"/>
            <w:noProof/>
          </w:rPr>
          <w:t>4.6</w:t>
        </w:r>
        <w:r>
          <w:rPr>
            <w:rFonts w:asciiTheme="minorHAnsi" w:eastAsiaTheme="minorEastAsia" w:hAnsiTheme="minorHAnsi" w:cstheme="minorBidi"/>
            <w:bCs w:val="0"/>
            <w:noProof/>
            <w:color w:val="auto"/>
            <w:sz w:val="22"/>
            <w:szCs w:val="22"/>
          </w:rPr>
          <w:tab/>
        </w:r>
        <w:r w:rsidRPr="00AA5FB1">
          <w:rPr>
            <w:rStyle w:val="Hyperlink"/>
            <w:noProof/>
          </w:rPr>
          <w:t>Ontruimingstijden</w:t>
        </w:r>
        <w:r>
          <w:rPr>
            <w:noProof/>
            <w:webHidden/>
          </w:rPr>
          <w:tab/>
        </w:r>
        <w:r>
          <w:rPr>
            <w:noProof/>
            <w:webHidden/>
          </w:rPr>
          <w:fldChar w:fldCharType="begin"/>
        </w:r>
        <w:r>
          <w:rPr>
            <w:noProof/>
            <w:webHidden/>
          </w:rPr>
          <w:instrText xml:space="preserve"> PAGEREF _Toc523242239 \h </w:instrText>
        </w:r>
        <w:r>
          <w:rPr>
            <w:noProof/>
            <w:webHidden/>
          </w:rPr>
        </w:r>
        <w:r>
          <w:rPr>
            <w:noProof/>
            <w:webHidden/>
          </w:rPr>
          <w:fldChar w:fldCharType="separate"/>
        </w:r>
        <w:r>
          <w:rPr>
            <w:noProof/>
            <w:webHidden/>
          </w:rPr>
          <w:t>9</w:t>
        </w:r>
        <w:r>
          <w:rPr>
            <w:noProof/>
            <w:webHidden/>
          </w:rPr>
          <w:fldChar w:fldCharType="end"/>
        </w:r>
      </w:hyperlink>
    </w:p>
    <w:p w14:paraId="3B30F9AB" w14:textId="34ED07CA"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40" w:history="1">
        <w:r w:rsidRPr="00AA5FB1">
          <w:rPr>
            <w:rStyle w:val="Hyperlink"/>
            <w:noProof/>
          </w:rPr>
          <w:t>4.7</w:t>
        </w:r>
        <w:r>
          <w:rPr>
            <w:rFonts w:asciiTheme="minorHAnsi" w:eastAsiaTheme="minorEastAsia" w:hAnsiTheme="minorHAnsi" w:cstheme="minorBidi"/>
            <w:bCs w:val="0"/>
            <w:noProof/>
            <w:color w:val="auto"/>
            <w:sz w:val="22"/>
            <w:szCs w:val="22"/>
          </w:rPr>
          <w:tab/>
        </w:r>
        <w:r w:rsidRPr="00AA5FB1">
          <w:rPr>
            <w:rStyle w:val="Hyperlink"/>
            <w:noProof/>
          </w:rPr>
          <w:t>Knipperbakken</w:t>
        </w:r>
        <w:r>
          <w:rPr>
            <w:noProof/>
            <w:webHidden/>
          </w:rPr>
          <w:tab/>
        </w:r>
        <w:r>
          <w:rPr>
            <w:noProof/>
            <w:webHidden/>
          </w:rPr>
          <w:fldChar w:fldCharType="begin"/>
        </w:r>
        <w:r>
          <w:rPr>
            <w:noProof/>
            <w:webHidden/>
          </w:rPr>
          <w:instrText xml:space="preserve"> PAGEREF _Toc523242240 \h </w:instrText>
        </w:r>
        <w:r>
          <w:rPr>
            <w:noProof/>
            <w:webHidden/>
          </w:rPr>
        </w:r>
        <w:r>
          <w:rPr>
            <w:noProof/>
            <w:webHidden/>
          </w:rPr>
          <w:fldChar w:fldCharType="separate"/>
        </w:r>
        <w:r>
          <w:rPr>
            <w:noProof/>
            <w:webHidden/>
          </w:rPr>
          <w:t>9</w:t>
        </w:r>
        <w:r>
          <w:rPr>
            <w:noProof/>
            <w:webHidden/>
          </w:rPr>
          <w:fldChar w:fldCharType="end"/>
        </w:r>
      </w:hyperlink>
    </w:p>
    <w:p w14:paraId="60E6D7E1" w14:textId="705EC84E"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41" w:history="1">
        <w:r w:rsidRPr="00AA5FB1">
          <w:rPr>
            <w:rStyle w:val="Hyperlink"/>
            <w:noProof/>
          </w:rPr>
          <w:t>4.8</w:t>
        </w:r>
        <w:r>
          <w:rPr>
            <w:rFonts w:asciiTheme="minorHAnsi" w:eastAsiaTheme="minorEastAsia" w:hAnsiTheme="minorHAnsi" w:cstheme="minorBidi"/>
            <w:bCs w:val="0"/>
            <w:noProof/>
            <w:color w:val="auto"/>
            <w:sz w:val="22"/>
            <w:szCs w:val="22"/>
          </w:rPr>
          <w:tab/>
        </w:r>
        <w:r w:rsidRPr="00AA5FB1">
          <w:rPr>
            <w:rStyle w:val="Hyperlink"/>
            <w:noProof/>
          </w:rPr>
          <w:t>Koppelingen (voetgangers, harde koppelingen, pelotonkoppelingen)</w:t>
        </w:r>
        <w:r>
          <w:rPr>
            <w:noProof/>
            <w:webHidden/>
          </w:rPr>
          <w:tab/>
        </w:r>
        <w:r>
          <w:rPr>
            <w:noProof/>
            <w:webHidden/>
          </w:rPr>
          <w:fldChar w:fldCharType="begin"/>
        </w:r>
        <w:r>
          <w:rPr>
            <w:noProof/>
            <w:webHidden/>
          </w:rPr>
          <w:instrText xml:space="preserve"> PAGEREF _Toc523242241 \h </w:instrText>
        </w:r>
        <w:r>
          <w:rPr>
            <w:noProof/>
            <w:webHidden/>
          </w:rPr>
        </w:r>
        <w:r>
          <w:rPr>
            <w:noProof/>
            <w:webHidden/>
          </w:rPr>
          <w:fldChar w:fldCharType="separate"/>
        </w:r>
        <w:r>
          <w:rPr>
            <w:noProof/>
            <w:webHidden/>
          </w:rPr>
          <w:t>10</w:t>
        </w:r>
        <w:r>
          <w:rPr>
            <w:noProof/>
            <w:webHidden/>
          </w:rPr>
          <w:fldChar w:fldCharType="end"/>
        </w:r>
      </w:hyperlink>
    </w:p>
    <w:p w14:paraId="12F4CCE0" w14:textId="38AF92BA" w:rsidR="004F18D1" w:rsidRDefault="004F18D1">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242" w:history="1">
        <w:r w:rsidRPr="00AA5FB1">
          <w:rPr>
            <w:rStyle w:val="Hyperlink"/>
            <w:noProof/>
          </w:rPr>
          <w:t>5</w:t>
        </w:r>
        <w:r>
          <w:rPr>
            <w:rFonts w:asciiTheme="minorHAnsi" w:eastAsiaTheme="minorEastAsia" w:hAnsiTheme="minorHAnsi" w:cstheme="minorBidi"/>
            <w:b w:val="0"/>
            <w:bCs w:val="0"/>
            <w:noProof/>
            <w:color w:val="auto"/>
            <w:sz w:val="22"/>
            <w:szCs w:val="22"/>
          </w:rPr>
          <w:tab/>
        </w:r>
        <w:r w:rsidRPr="00AA5FB1">
          <w:rPr>
            <w:rStyle w:val="Hyperlink"/>
            <w:noProof/>
          </w:rPr>
          <w:t>Detectorinstellingen</w:t>
        </w:r>
        <w:r>
          <w:rPr>
            <w:noProof/>
            <w:webHidden/>
          </w:rPr>
          <w:tab/>
        </w:r>
        <w:r>
          <w:rPr>
            <w:noProof/>
            <w:webHidden/>
          </w:rPr>
          <w:fldChar w:fldCharType="begin"/>
        </w:r>
        <w:r>
          <w:rPr>
            <w:noProof/>
            <w:webHidden/>
          </w:rPr>
          <w:instrText xml:space="preserve"> PAGEREF _Toc523242242 \h </w:instrText>
        </w:r>
        <w:r>
          <w:rPr>
            <w:noProof/>
            <w:webHidden/>
          </w:rPr>
        </w:r>
        <w:r>
          <w:rPr>
            <w:noProof/>
            <w:webHidden/>
          </w:rPr>
          <w:fldChar w:fldCharType="separate"/>
        </w:r>
        <w:r>
          <w:rPr>
            <w:noProof/>
            <w:webHidden/>
          </w:rPr>
          <w:t>11</w:t>
        </w:r>
        <w:r>
          <w:rPr>
            <w:noProof/>
            <w:webHidden/>
          </w:rPr>
          <w:fldChar w:fldCharType="end"/>
        </w:r>
      </w:hyperlink>
    </w:p>
    <w:p w14:paraId="546463B2" w14:textId="78DFFD05" w:rsidR="004F18D1" w:rsidRDefault="004F18D1">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243" w:history="1">
        <w:r w:rsidRPr="00AA5FB1">
          <w:rPr>
            <w:rStyle w:val="Hyperlink"/>
            <w:noProof/>
          </w:rPr>
          <w:t>6</w:t>
        </w:r>
        <w:r>
          <w:rPr>
            <w:rFonts w:asciiTheme="minorHAnsi" w:eastAsiaTheme="minorEastAsia" w:hAnsiTheme="minorHAnsi" w:cstheme="minorBidi"/>
            <w:b w:val="0"/>
            <w:bCs w:val="0"/>
            <w:noProof/>
            <w:color w:val="auto"/>
            <w:sz w:val="22"/>
            <w:szCs w:val="22"/>
          </w:rPr>
          <w:tab/>
        </w:r>
        <w:r w:rsidRPr="00AA5FB1">
          <w:rPr>
            <w:rStyle w:val="Hyperlink"/>
            <w:noProof/>
          </w:rPr>
          <w:t>Prioriteren</w:t>
        </w:r>
        <w:r>
          <w:rPr>
            <w:noProof/>
            <w:webHidden/>
          </w:rPr>
          <w:tab/>
        </w:r>
        <w:r>
          <w:rPr>
            <w:noProof/>
            <w:webHidden/>
          </w:rPr>
          <w:fldChar w:fldCharType="begin"/>
        </w:r>
        <w:r>
          <w:rPr>
            <w:noProof/>
            <w:webHidden/>
          </w:rPr>
          <w:instrText xml:space="preserve"> PAGEREF _Toc523242243 \h </w:instrText>
        </w:r>
        <w:r>
          <w:rPr>
            <w:noProof/>
            <w:webHidden/>
          </w:rPr>
        </w:r>
        <w:r>
          <w:rPr>
            <w:noProof/>
            <w:webHidden/>
          </w:rPr>
          <w:fldChar w:fldCharType="separate"/>
        </w:r>
        <w:r>
          <w:rPr>
            <w:noProof/>
            <w:webHidden/>
          </w:rPr>
          <w:t>12</w:t>
        </w:r>
        <w:r>
          <w:rPr>
            <w:noProof/>
            <w:webHidden/>
          </w:rPr>
          <w:fldChar w:fldCharType="end"/>
        </w:r>
      </w:hyperlink>
    </w:p>
    <w:p w14:paraId="2A5197F4" w14:textId="01105C6F"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44" w:history="1">
        <w:r w:rsidRPr="00AA5FB1">
          <w:rPr>
            <w:rStyle w:val="Hyperlink"/>
            <w:noProof/>
          </w:rPr>
          <w:t>6.1</w:t>
        </w:r>
        <w:r>
          <w:rPr>
            <w:rFonts w:asciiTheme="minorHAnsi" w:eastAsiaTheme="minorEastAsia" w:hAnsiTheme="minorHAnsi" w:cstheme="minorBidi"/>
            <w:bCs w:val="0"/>
            <w:noProof/>
            <w:color w:val="auto"/>
            <w:sz w:val="22"/>
            <w:szCs w:val="22"/>
          </w:rPr>
          <w:tab/>
        </w:r>
        <w:r w:rsidRPr="00AA5FB1">
          <w:rPr>
            <w:rStyle w:val="Hyperlink"/>
            <w:noProof/>
          </w:rPr>
          <w:t>OV- en HD-ingrepen</w:t>
        </w:r>
        <w:r>
          <w:rPr>
            <w:noProof/>
            <w:webHidden/>
          </w:rPr>
          <w:tab/>
        </w:r>
        <w:r>
          <w:rPr>
            <w:noProof/>
            <w:webHidden/>
          </w:rPr>
          <w:fldChar w:fldCharType="begin"/>
        </w:r>
        <w:r>
          <w:rPr>
            <w:noProof/>
            <w:webHidden/>
          </w:rPr>
          <w:instrText xml:space="preserve"> PAGEREF _Toc523242244 \h </w:instrText>
        </w:r>
        <w:r>
          <w:rPr>
            <w:noProof/>
            <w:webHidden/>
          </w:rPr>
        </w:r>
        <w:r>
          <w:rPr>
            <w:noProof/>
            <w:webHidden/>
          </w:rPr>
          <w:fldChar w:fldCharType="separate"/>
        </w:r>
        <w:r>
          <w:rPr>
            <w:noProof/>
            <w:webHidden/>
          </w:rPr>
          <w:t>12</w:t>
        </w:r>
        <w:r>
          <w:rPr>
            <w:noProof/>
            <w:webHidden/>
          </w:rPr>
          <w:fldChar w:fldCharType="end"/>
        </w:r>
      </w:hyperlink>
    </w:p>
    <w:p w14:paraId="173F41E3" w14:textId="7D56D261"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45" w:history="1">
        <w:r w:rsidRPr="00AA5FB1">
          <w:rPr>
            <w:rStyle w:val="Hyperlink"/>
            <w:noProof/>
          </w:rPr>
          <w:t>6.2</w:t>
        </w:r>
        <w:r>
          <w:rPr>
            <w:rFonts w:asciiTheme="minorHAnsi" w:eastAsiaTheme="minorEastAsia" w:hAnsiTheme="minorHAnsi" w:cstheme="minorBidi"/>
            <w:bCs w:val="0"/>
            <w:noProof/>
            <w:color w:val="auto"/>
            <w:sz w:val="22"/>
            <w:szCs w:val="22"/>
          </w:rPr>
          <w:tab/>
        </w:r>
        <w:r w:rsidRPr="00AA5FB1">
          <w:rPr>
            <w:rStyle w:val="Hyperlink"/>
            <w:noProof/>
          </w:rPr>
          <w:t>Fietspelotons</w:t>
        </w:r>
        <w:r>
          <w:rPr>
            <w:noProof/>
            <w:webHidden/>
          </w:rPr>
          <w:tab/>
        </w:r>
        <w:r>
          <w:rPr>
            <w:noProof/>
            <w:webHidden/>
          </w:rPr>
          <w:fldChar w:fldCharType="begin"/>
        </w:r>
        <w:r>
          <w:rPr>
            <w:noProof/>
            <w:webHidden/>
          </w:rPr>
          <w:instrText xml:space="preserve"> PAGEREF _Toc523242245 \h </w:instrText>
        </w:r>
        <w:r>
          <w:rPr>
            <w:noProof/>
            <w:webHidden/>
          </w:rPr>
        </w:r>
        <w:r>
          <w:rPr>
            <w:noProof/>
            <w:webHidden/>
          </w:rPr>
          <w:fldChar w:fldCharType="separate"/>
        </w:r>
        <w:r>
          <w:rPr>
            <w:noProof/>
            <w:webHidden/>
          </w:rPr>
          <w:t>12</w:t>
        </w:r>
        <w:r>
          <w:rPr>
            <w:noProof/>
            <w:webHidden/>
          </w:rPr>
          <w:fldChar w:fldCharType="end"/>
        </w:r>
      </w:hyperlink>
    </w:p>
    <w:p w14:paraId="70CF578F" w14:textId="4845B2DD"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46" w:history="1">
        <w:r w:rsidRPr="00AA5FB1">
          <w:rPr>
            <w:rStyle w:val="Hyperlink"/>
            <w:noProof/>
          </w:rPr>
          <w:t>6.3</w:t>
        </w:r>
        <w:r>
          <w:rPr>
            <w:rFonts w:asciiTheme="minorHAnsi" w:eastAsiaTheme="minorEastAsia" w:hAnsiTheme="minorHAnsi" w:cstheme="minorBidi"/>
            <w:bCs w:val="0"/>
            <w:noProof/>
            <w:color w:val="auto"/>
            <w:sz w:val="22"/>
            <w:szCs w:val="22"/>
          </w:rPr>
          <w:tab/>
        </w:r>
        <w:r w:rsidRPr="00AA5FB1">
          <w:rPr>
            <w:rStyle w:val="Hyperlink"/>
            <w:noProof/>
          </w:rPr>
          <w:t>Autopelotons</w:t>
        </w:r>
        <w:r>
          <w:rPr>
            <w:noProof/>
            <w:webHidden/>
          </w:rPr>
          <w:tab/>
        </w:r>
        <w:r>
          <w:rPr>
            <w:noProof/>
            <w:webHidden/>
          </w:rPr>
          <w:fldChar w:fldCharType="begin"/>
        </w:r>
        <w:r>
          <w:rPr>
            <w:noProof/>
            <w:webHidden/>
          </w:rPr>
          <w:instrText xml:space="preserve"> PAGEREF _Toc523242246 \h </w:instrText>
        </w:r>
        <w:r>
          <w:rPr>
            <w:noProof/>
            <w:webHidden/>
          </w:rPr>
        </w:r>
        <w:r>
          <w:rPr>
            <w:noProof/>
            <w:webHidden/>
          </w:rPr>
          <w:fldChar w:fldCharType="separate"/>
        </w:r>
        <w:r>
          <w:rPr>
            <w:noProof/>
            <w:webHidden/>
          </w:rPr>
          <w:t>12</w:t>
        </w:r>
        <w:r>
          <w:rPr>
            <w:noProof/>
            <w:webHidden/>
          </w:rPr>
          <w:fldChar w:fldCharType="end"/>
        </w:r>
      </w:hyperlink>
    </w:p>
    <w:p w14:paraId="5D5F0EB2" w14:textId="44B575A5"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47" w:history="1">
        <w:r w:rsidRPr="00AA5FB1">
          <w:rPr>
            <w:rStyle w:val="Hyperlink"/>
            <w:noProof/>
          </w:rPr>
          <w:t>6.4</w:t>
        </w:r>
        <w:r>
          <w:rPr>
            <w:rFonts w:asciiTheme="minorHAnsi" w:eastAsiaTheme="minorEastAsia" w:hAnsiTheme="minorHAnsi" w:cstheme="minorBidi"/>
            <w:bCs w:val="0"/>
            <w:noProof/>
            <w:color w:val="auto"/>
            <w:sz w:val="22"/>
            <w:szCs w:val="22"/>
          </w:rPr>
          <w:tab/>
        </w:r>
        <w:r w:rsidRPr="00AA5FB1">
          <w:rPr>
            <w:rStyle w:val="Hyperlink"/>
            <w:noProof/>
          </w:rPr>
          <w:t>Vrachtwagenpelotons</w:t>
        </w:r>
        <w:r>
          <w:rPr>
            <w:noProof/>
            <w:webHidden/>
          </w:rPr>
          <w:tab/>
        </w:r>
        <w:r>
          <w:rPr>
            <w:noProof/>
            <w:webHidden/>
          </w:rPr>
          <w:fldChar w:fldCharType="begin"/>
        </w:r>
        <w:r>
          <w:rPr>
            <w:noProof/>
            <w:webHidden/>
          </w:rPr>
          <w:instrText xml:space="preserve"> PAGEREF _Toc523242247 \h </w:instrText>
        </w:r>
        <w:r>
          <w:rPr>
            <w:noProof/>
            <w:webHidden/>
          </w:rPr>
        </w:r>
        <w:r>
          <w:rPr>
            <w:noProof/>
            <w:webHidden/>
          </w:rPr>
          <w:fldChar w:fldCharType="separate"/>
        </w:r>
        <w:r>
          <w:rPr>
            <w:noProof/>
            <w:webHidden/>
          </w:rPr>
          <w:t>12</w:t>
        </w:r>
        <w:r>
          <w:rPr>
            <w:noProof/>
            <w:webHidden/>
          </w:rPr>
          <w:fldChar w:fldCharType="end"/>
        </w:r>
      </w:hyperlink>
    </w:p>
    <w:p w14:paraId="22C3A559" w14:textId="4DA391EC"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48" w:history="1">
        <w:r w:rsidRPr="00AA5FB1">
          <w:rPr>
            <w:rStyle w:val="Hyperlink"/>
            <w:noProof/>
          </w:rPr>
          <w:t>6.5</w:t>
        </w:r>
        <w:r>
          <w:rPr>
            <w:rFonts w:asciiTheme="minorHAnsi" w:eastAsiaTheme="minorEastAsia" w:hAnsiTheme="minorHAnsi" w:cstheme="minorBidi"/>
            <w:bCs w:val="0"/>
            <w:noProof/>
            <w:color w:val="auto"/>
            <w:sz w:val="22"/>
            <w:szCs w:val="22"/>
          </w:rPr>
          <w:tab/>
        </w:r>
        <w:r w:rsidRPr="00AA5FB1">
          <w:rPr>
            <w:rStyle w:val="Hyperlink"/>
            <w:noProof/>
          </w:rPr>
          <w:t>Gevaarlijke stoffen</w:t>
        </w:r>
        <w:r>
          <w:rPr>
            <w:noProof/>
            <w:webHidden/>
          </w:rPr>
          <w:tab/>
        </w:r>
        <w:r>
          <w:rPr>
            <w:noProof/>
            <w:webHidden/>
          </w:rPr>
          <w:fldChar w:fldCharType="begin"/>
        </w:r>
        <w:r>
          <w:rPr>
            <w:noProof/>
            <w:webHidden/>
          </w:rPr>
          <w:instrText xml:space="preserve"> PAGEREF _Toc523242248 \h </w:instrText>
        </w:r>
        <w:r>
          <w:rPr>
            <w:noProof/>
            <w:webHidden/>
          </w:rPr>
        </w:r>
        <w:r>
          <w:rPr>
            <w:noProof/>
            <w:webHidden/>
          </w:rPr>
          <w:fldChar w:fldCharType="separate"/>
        </w:r>
        <w:r>
          <w:rPr>
            <w:noProof/>
            <w:webHidden/>
          </w:rPr>
          <w:t>12</w:t>
        </w:r>
        <w:r>
          <w:rPr>
            <w:noProof/>
            <w:webHidden/>
          </w:rPr>
          <w:fldChar w:fldCharType="end"/>
        </w:r>
      </w:hyperlink>
    </w:p>
    <w:p w14:paraId="46AB0346" w14:textId="44F96606"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49" w:history="1">
        <w:r w:rsidRPr="00AA5FB1">
          <w:rPr>
            <w:rStyle w:val="Hyperlink"/>
            <w:noProof/>
          </w:rPr>
          <w:t>6.6</w:t>
        </w:r>
        <w:r>
          <w:rPr>
            <w:rFonts w:asciiTheme="minorHAnsi" w:eastAsiaTheme="minorEastAsia" w:hAnsiTheme="minorHAnsi" w:cstheme="minorBidi"/>
            <w:bCs w:val="0"/>
            <w:noProof/>
            <w:color w:val="auto"/>
            <w:sz w:val="22"/>
            <w:szCs w:val="22"/>
          </w:rPr>
          <w:tab/>
        </w:r>
        <w:r w:rsidRPr="00AA5FB1">
          <w:rPr>
            <w:rStyle w:val="Hyperlink"/>
            <w:noProof/>
          </w:rPr>
          <w:t>Geleiding uitpubliek SC Heracles</w:t>
        </w:r>
        <w:r>
          <w:rPr>
            <w:noProof/>
            <w:webHidden/>
          </w:rPr>
          <w:tab/>
        </w:r>
        <w:r>
          <w:rPr>
            <w:noProof/>
            <w:webHidden/>
          </w:rPr>
          <w:fldChar w:fldCharType="begin"/>
        </w:r>
        <w:r>
          <w:rPr>
            <w:noProof/>
            <w:webHidden/>
          </w:rPr>
          <w:instrText xml:space="preserve"> PAGEREF _Toc523242249 \h </w:instrText>
        </w:r>
        <w:r>
          <w:rPr>
            <w:noProof/>
            <w:webHidden/>
          </w:rPr>
        </w:r>
        <w:r>
          <w:rPr>
            <w:noProof/>
            <w:webHidden/>
          </w:rPr>
          <w:fldChar w:fldCharType="separate"/>
        </w:r>
        <w:r>
          <w:rPr>
            <w:noProof/>
            <w:webHidden/>
          </w:rPr>
          <w:t>12</w:t>
        </w:r>
        <w:r>
          <w:rPr>
            <w:noProof/>
            <w:webHidden/>
          </w:rPr>
          <w:fldChar w:fldCharType="end"/>
        </w:r>
      </w:hyperlink>
    </w:p>
    <w:p w14:paraId="29A97A42" w14:textId="38AEFD2E"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50" w:history="1">
        <w:r w:rsidRPr="00AA5FB1">
          <w:rPr>
            <w:rStyle w:val="Hyperlink"/>
            <w:noProof/>
          </w:rPr>
          <w:t>6.7</w:t>
        </w:r>
        <w:r>
          <w:rPr>
            <w:rFonts w:asciiTheme="minorHAnsi" w:eastAsiaTheme="minorEastAsia" w:hAnsiTheme="minorHAnsi" w:cstheme="minorBidi"/>
            <w:bCs w:val="0"/>
            <w:noProof/>
            <w:color w:val="auto"/>
            <w:sz w:val="22"/>
            <w:szCs w:val="22"/>
          </w:rPr>
          <w:tab/>
        </w:r>
        <w:r w:rsidRPr="00AA5FB1">
          <w:rPr>
            <w:rStyle w:val="Hyperlink"/>
            <w:noProof/>
          </w:rPr>
          <w:t>Onderlinge volgorde prioriteit</w:t>
        </w:r>
        <w:r>
          <w:rPr>
            <w:noProof/>
            <w:webHidden/>
          </w:rPr>
          <w:tab/>
        </w:r>
        <w:r>
          <w:rPr>
            <w:noProof/>
            <w:webHidden/>
          </w:rPr>
          <w:fldChar w:fldCharType="begin"/>
        </w:r>
        <w:r>
          <w:rPr>
            <w:noProof/>
            <w:webHidden/>
          </w:rPr>
          <w:instrText xml:space="preserve"> PAGEREF _Toc523242250 \h </w:instrText>
        </w:r>
        <w:r>
          <w:rPr>
            <w:noProof/>
            <w:webHidden/>
          </w:rPr>
        </w:r>
        <w:r>
          <w:rPr>
            <w:noProof/>
            <w:webHidden/>
          </w:rPr>
          <w:fldChar w:fldCharType="separate"/>
        </w:r>
        <w:r>
          <w:rPr>
            <w:noProof/>
            <w:webHidden/>
          </w:rPr>
          <w:t>13</w:t>
        </w:r>
        <w:r>
          <w:rPr>
            <w:noProof/>
            <w:webHidden/>
          </w:rPr>
          <w:fldChar w:fldCharType="end"/>
        </w:r>
      </w:hyperlink>
    </w:p>
    <w:p w14:paraId="65C40A0B" w14:textId="7329DBC9" w:rsidR="004F18D1" w:rsidRDefault="004F18D1">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251" w:history="1">
        <w:r w:rsidRPr="00AA5FB1">
          <w:rPr>
            <w:rStyle w:val="Hyperlink"/>
            <w:noProof/>
          </w:rPr>
          <w:t>7</w:t>
        </w:r>
        <w:r>
          <w:rPr>
            <w:rFonts w:asciiTheme="minorHAnsi" w:eastAsiaTheme="minorEastAsia" w:hAnsiTheme="minorHAnsi" w:cstheme="minorBidi"/>
            <w:b w:val="0"/>
            <w:bCs w:val="0"/>
            <w:noProof/>
            <w:color w:val="auto"/>
            <w:sz w:val="22"/>
            <w:szCs w:val="22"/>
          </w:rPr>
          <w:tab/>
        </w:r>
        <w:r w:rsidRPr="00AA5FB1">
          <w:rPr>
            <w:rStyle w:val="Hyperlink"/>
            <w:noProof/>
          </w:rPr>
          <w:t>Klokperioden</w:t>
        </w:r>
        <w:r>
          <w:rPr>
            <w:noProof/>
            <w:webHidden/>
          </w:rPr>
          <w:tab/>
        </w:r>
        <w:r>
          <w:rPr>
            <w:noProof/>
            <w:webHidden/>
          </w:rPr>
          <w:fldChar w:fldCharType="begin"/>
        </w:r>
        <w:r>
          <w:rPr>
            <w:noProof/>
            <w:webHidden/>
          </w:rPr>
          <w:instrText xml:space="preserve"> PAGEREF _Toc523242251 \h </w:instrText>
        </w:r>
        <w:r>
          <w:rPr>
            <w:noProof/>
            <w:webHidden/>
          </w:rPr>
        </w:r>
        <w:r>
          <w:rPr>
            <w:noProof/>
            <w:webHidden/>
          </w:rPr>
          <w:fldChar w:fldCharType="separate"/>
        </w:r>
        <w:r>
          <w:rPr>
            <w:noProof/>
            <w:webHidden/>
          </w:rPr>
          <w:t>14</w:t>
        </w:r>
        <w:r>
          <w:rPr>
            <w:noProof/>
            <w:webHidden/>
          </w:rPr>
          <w:fldChar w:fldCharType="end"/>
        </w:r>
      </w:hyperlink>
    </w:p>
    <w:p w14:paraId="2CC2408F" w14:textId="5E018275" w:rsidR="004F18D1" w:rsidRDefault="004F18D1">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252" w:history="1">
        <w:r w:rsidRPr="00AA5FB1">
          <w:rPr>
            <w:rStyle w:val="Hyperlink"/>
            <w:noProof/>
          </w:rPr>
          <w:t>8</w:t>
        </w:r>
        <w:r>
          <w:rPr>
            <w:rFonts w:asciiTheme="minorHAnsi" w:eastAsiaTheme="minorEastAsia" w:hAnsiTheme="minorHAnsi" w:cstheme="minorBidi"/>
            <w:b w:val="0"/>
            <w:bCs w:val="0"/>
            <w:noProof/>
            <w:color w:val="auto"/>
            <w:sz w:val="22"/>
            <w:szCs w:val="22"/>
          </w:rPr>
          <w:tab/>
        </w:r>
        <w:r w:rsidRPr="00AA5FB1">
          <w:rPr>
            <w:rStyle w:val="Hyperlink"/>
            <w:noProof/>
          </w:rPr>
          <w:t>Specials</w:t>
        </w:r>
        <w:r>
          <w:rPr>
            <w:noProof/>
            <w:webHidden/>
          </w:rPr>
          <w:tab/>
        </w:r>
        <w:r>
          <w:rPr>
            <w:noProof/>
            <w:webHidden/>
          </w:rPr>
          <w:fldChar w:fldCharType="begin"/>
        </w:r>
        <w:r>
          <w:rPr>
            <w:noProof/>
            <w:webHidden/>
          </w:rPr>
          <w:instrText xml:space="preserve"> PAGEREF _Toc523242252 \h </w:instrText>
        </w:r>
        <w:r>
          <w:rPr>
            <w:noProof/>
            <w:webHidden/>
          </w:rPr>
        </w:r>
        <w:r>
          <w:rPr>
            <w:noProof/>
            <w:webHidden/>
          </w:rPr>
          <w:fldChar w:fldCharType="separate"/>
        </w:r>
        <w:r>
          <w:rPr>
            <w:noProof/>
            <w:webHidden/>
          </w:rPr>
          <w:t>15</w:t>
        </w:r>
        <w:r>
          <w:rPr>
            <w:noProof/>
            <w:webHidden/>
          </w:rPr>
          <w:fldChar w:fldCharType="end"/>
        </w:r>
      </w:hyperlink>
    </w:p>
    <w:p w14:paraId="33336B64" w14:textId="5BF90A2C"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53" w:history="1">
        <w:r w:rsidRPr="00AA5FB1">
          <w:rPr>
            <w:rStyle w:val="Hyperlink"/>
            <w:noProof/>
          </w:rPr>
          <w:t>8.1</w:t>
        </w:r>
        <w:r>
          <w:rPr>
            <w:rFonts w:asciiTheme="minorHAnsi" w:eastAsiaTheme="minorEastAsia" w:hAnsiTheme="minorHAnsi" w:cstheme="minorBidi"/>
            <w:bCs w:val="0"/>
            <w:noProof/>
            <w:color w:val="auto"/>
            <w:sz w:val="22"/>
            <w:szCs w:val="22"/>
          </w:rPr>
          <w:tab/>
        </w:r>
        <w:r w:rsidRPr="00AA5FB1">
          <w:rPr>
            <w:rStyle w:val="Hyperlink"/>
            <w:noProof/>
          </w:rPr>
          <w:t>Seriële koppeling</w:t>
        </w:r>
        <w:r>
          <w:rPr>
            <w:noProof/>
            <w:webHidden/>
          </w:rPr>
          <w:tab/>
        </w:r>
        <w:r>
          <w:rPr>
            <w:noProof/>
            <w:webHidden/>
          </w:rPr>
          <w:fldChar w:fldCharType="begin"/>
        </w:r>
        <w:r>
          <w:rPr>
            <w:noProof/>
            <w:webHidden/>
          </w:rPr>
          <w:instrText xml:space="preserve"> PAGEREF _Toc523242253 \h </w:instrText>
        </w:r>
        <w:r>
          <w:rPr>
            <w:noProof/>
            <w:webHidden/>
          </w:rPr>
        </w:r>
        <w:r>
          <w:rPr>
            <w:noProof/>
            <w:webHidden/>
          </w:rPr>
          <w:fldChar w:fldCharType="separate"/>
        </w:r>
        <w:r>
          <w:rPr>
            <w:noProof/>
            <w:webHidden/>
          </w:rPr>
          <w:t>15</w:t>
        </w:r>
        <w:r>
          <w:rPr>
            <w:noProof/>
            <w:webHidden/>
          </w:rPr>
          <w:fldChar w:fldCharType="end"/>
        </w:r>
      </w:hyperlink>
    </w:p>
    <w:p w14:paraId="56ABB311" w14:textId="5C44F2B9"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54" w:history="1">
        <w:r w:rsidRPr="00AA5FB1">
          <w:rPr>
            <w:rStyle w:val="Hyperlink"/>
            <w:noProof/>
          </w:rPr>
          <w:t>8.2</w:t>
        </w:r>
        <w:r>
          <w:rPr>
            <w:rFonts w:asciiTheme="minorHAnsi" w:eastAsiaTheme="minorEastAsia" w:hAnsiTheme="minorHAnsi" w:cstheme="minorBidi"/>
            <w:bCs w:val="0"/>
            <w:noProof/>
            <w:color w:val="auto"/>
            <w:sz w:val="22"/>
            <w:szCs w:val="22"/>
          </w:rPr>
          <w:tab/>
        </w:r>
        <w:r w:rsidRPr="00AA5FB1">
          <w:rPr>
            <w:rStyle w:val="Hyperlink"/>
            <w:noProof/>
          </w:rPr>
          <w:t>Parallelle koppelsignalen</w:t>
        </w:r>
        <w:r>
          <w:rPr>
            <w:noProof/>
            <w:webHidden/>
          </w:rPr>
          <w:tab/>
        </w:r>
        <w:r>
          <w:rPr>
            <w:noProof/>
            <w:webHidden/>
          </w:rPr>
          <w:fldChar w:fldCharType="begin"/>
        </w:r>
        <w:r>
          <w:rPr>
            <w:noProof/>
            <w:webHidden/>
          </w:rPr>
          <w:instrText xml:space="preserve"> PAGEREF _Toc523242254 \h </w:instrText>
        </w:r>
        <w:r>
          <w:rPr>
            <w:noProof/>
            <w:webHidden/>
          </w:rPr>
        </w:r>
        <w:r>
          <w:rPr>
            <w:noProof/>
            <w:webHidden/>
          </w:rPr>
          <w:fldChar w:fldCharType="separate"/>
        </w:r>
        <w:r>
          <w:rPr>
            <w:noProof/>
            <w:webHidden/>
          </w:rPr>
          <w:t>15</w:t>
        </w:r>
        <w:r>
          <w:rPr>
            <w:noProof/>
            <w:webHidden/>
          </w:rPr>
          <w:fldChar w:fldCharType="end"/>
        </w:r>
      </w:hyperlink>
    </w:p>
    <w:p w14:paraId="140187EB" w14:textId="2D1EF1F0" w:rsidR="004F18D1" w:rsidRDefault="004F18D1">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255" w:history="1">
        <w:r w:rsidRPr="00AA5FB1">
          <w:rPr>
            <w:rStyle w:val="Hyperlink"/>
            <w:noProof/>
          </w:rPr>
          <w:t>8.2.1</w:t>
        </w:r>
        <w:r>
          <w:rPr>
            <w:rFonts w:asciiTheme="minorHAnsi" w:eastAsiaTheme="minorEastAsia" w:hAnsiTheme="minorHAnsi" w:cstheme="minorBidi"/>
            <w:bCs w:val="0"/>
            <w:iCs w:val="0"/>
            <w:noProof/>
            <w:color w:val="auto"/>
            <w:sz w:val="22"/>
            <w:szCs w:val="22"/>
          </w:rPr>
          <w:tab/>
        </w:r>
        <w:r w:rsidRPr="00AA5FB1">
          <w:rPr>
            <w:rStyle w:val="Hyperlink"/>
            <w:noProof/>
          </w:rPr>
          <w:t>K3031/FR900384</w:t>
        </w:r>
        <w:r>
          <w:rPr>
            <w:noProof/>
            <w:webHidden/>
          </w:rPr>
          <w:tab/>
        </w:r>
        <w:r>
          <w:rPr>
            <w:noProof/>
            <w:webHidden/>
          </w:rPr>
          <w:fldChar w:fldCharType="begin"/>
        </w:r>
        <w:r>
          <w:rPr>
            <w:noProof/>
            <w:webHidden/>
          </w:rPr>
          <w:instrText xml:space="preserve"> PAGEREF _Toc523242255 \h </w:instrText>
        </w:r>
        <w:r>
          <w:rPr>
            <w:noProof/>
            <w:webHidden/>
          </w:rPr>
        </w:r>
        <w:r>
          <w:rPr>
            <w:noProof/>
            <w:webHidden/>
          </w:rPr>
          <w:fldChar w:fldCharType="separate"/>
        </w:r>
        <w:r>
          <w:rPr>
            <w:noProof/>
            <w:webHidden/>
          </w:rPr>
          <w:t>15</w:t>
        </w:r>
        <w:r>
          <w:rPr>
            <w:noProof/>
            <w:webHidden/>
          </w:rPr>
          <w:fldChar w:fldCharType="end"/>
        </w:r>
      </w:hyperlink>
    </w:p>
    <w:p w14:paraId="19C7F5B3" w14:textId="03790015" w:rsidR="004F18D1" w:rsidRDefault="004F18D1">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256" w:history="1">
        <w:r w:rsidRPr="00AA5FB1">
          <w:rPr>
            <w:rStyle w:val="Hyperlink"/>
            <w:noProof/>
          </w:rPr>
          <w:t>8.2.2</w:t>
        </w:r>
        <w:r>
          <w:rPr>
            <w:rFonts w:asciiTheme="minorHAnsi" w:eastAsiaTheme="minorEastAsia" w:hAnsiTheme="minorHAnsi" w:cstheme="minorBidi"/>
            <w:bCs w:val="0"/>
            <w:iCs w:val="0"/>
            <w:noProof/>
            <w:color w:val="auto"/>
            <w:sz w:val="22"/>
            <w:szCs w:val="22"/>
          </w:rPr>
          <w:tab/>
        </w:r>
        <w:r w:rsidRPr="00AA5FB1">
          <w:rPr>
            <w:rStyle w:val="Hyperlink"/>
            <w:noProof/>
          </w:rPr>
          <w:t>K3033/FR900487</w:t>
        </w:r>
        <w:r>
          <w:rPr>
            <w:noProof/>
            <w:webHidden/>
          </w:rPr>
          <w:tab/>
        </w:r>
        <w:r>
          <w:rPr>
            <w:noProof/>
            <w:webHidden/>
          </w:rPr>
          <w:fldChar w:fldCharType="begin"/>
        </w:r>
        <w:r>
          <w:rPr>
            <w:noProof/>
            <w:webHidden/>
          </w:rPr>
          <w:instrText xml:space="preserve"> PAGEREF _Toc523242256 \h </w:instrText>
        </w:r>
        <w:r>
          <w:rPr>
            <w:noProof/>
            <w:webHidden/>
          </w:rPr>
        </w:r>
        <w:r>
          <w:rPr>
            <w:noProof/>
            <w:webHidden/>
          </w:rPr>
          <w:fldChar w:fldCharType="separate"/>
        </w:r>
        <w:r>
          <w:rPr>
            <w:noProof/>
            <w:webHidden/>
          </w:rPr>
          <w:t>15</w:t>
        </w:r>
        <w:r>
          <w:rPr>
            <w:noProof/>
            <w:webHidden/>
          </w:rPr>
          <w:fldChar w:fldCharType="end"/>
        </w:r>
      </w:hyperlink>
    </w:p>
    <w:p w14:paraId="272997C4" w14:textId="112620CB" w:rsidR="004F18D1" w:rsidRDefault="004F18D1">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257" w:history="1">
        <w:r w:rsidRPr="00AA5FB1">
          <w:rPr>
            <w:rStyle w:val="Hyperlink"/>
            <w:noProof/>
          </w:rPr>
          <w:t>8.2.3</w:t>
        </w:r>
        <w:r>
          <w:rPr>
            <w:rFonts w:asciiTheme="minorHAnsi" w:eastAsiaTheme="minorEastAsia" w:hAnsiTheme="minorHAnsi" w:cstheme="minorBidi"/>
            <w:bCs w:val="0"/>
            <w:iCs w:val="0"/>
            <w:noProof/>
            <w:color w:val="auto"/>
            <w:sz w:val="22"/>
            <w:szCs w:val="22"/>
          </w:rPr>
          <w:tab/>
        </w:r>
        <w:r w:rsidRPr="00AA5FB1">
          <w:rPr>
            <w:rStyle w:val="Hyperlink"/>
            <w:noProof/>
          </w:rPr>
          <w:t>K3048/FR900459</w:t>
        </w:r>
        <w:r>
          <w:rPr>
            <w:noProof/>
            <w:webHidden/>
          </w:rPr>
          <w:tab/>
        </w:r>
        <w:r>
          <w:rPr>
            <w:noProof/>
            <w:webHidden/>
          </w:rPr>
          <w:fldChar w:fldCharType="begin"/>
        </w:r>
        <w:r>
          <w:rPr>
            <w:noProof/>
            <w:webHidden/>
          </w:rPr>
          <w:instrText xml:space="preserve"> PAGEREF _Toc523242257 \h </w:instrText>
        </w:r>
        <w:r>
          <w:rPr>
            <w:noProof/>
            <w:webHidden/>
          </w:rPr>
        </w:r>
        <w:r>
          <w:rPr>
            <w:noProof/>
            <w:webHidden/>
          </w:rPr>
          <w:fldChar w:fldCharType="separate"/>
        </w:r>
        <w:r>
          <w:rPr>
            <w:noProof/>
            <w:webHidden/>
          </w:rPr>
          <w:t>16</w:t>
        </w:r>
        <w:r>
          <w:rPr>
            <w:noProof/>
            <w:webHidden/>
          </w:rPr>
          <w:fldChar w:fldCharType="end"/>
        </w:r>
      </w:hyperlink>
    </w:p>
    <w:p w14:paraId="01AFF57A" w14:textId="734B54B0"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58" w:history="1">
        <w:r w:rsidRPr="00AA5FB1">
          <w:rPr>
            <w:rStyle w:val="Hyperlink"/>
            <w:noProof/>
          </w:rPr>
          <w:t>8.3</w:t>
        </w:r>
        <w:r>
          <w:rPr>
            <w:rFonts w:asciiTheme="minorHAnsi" w:eastAsiaTheme="minorEastAsia" w:hAnsiTheme="minorHAnsi" w:cstheme="minorBidi"/>
            <w:bCs w:val="0"/>
            <w:noProof/>
            <w:color w:val="auto"/>
            <w:sz w:val="22"/>
            <w:szCs w:val="22"/>
          </w:rPr>
          <w:tab/>
        </w:r>
        <w:r w:rsidRPr="00AA5FB1">
          <w:rPr>
            <w:rStyle w:val="Hyperlink"/>
            <w:noProof/>
          </w:rPr>
          <w:t>Heracles scenario’s</w:t>
        </w:r>
        <w:r>
          <w:rPr>
            <w:noProof/>
            <w:webHidden/>
          </w:rPr>
          <w:tab/>
        </w:r>
        <w:r>
          <w:rPr>
            <w:noProof/>
            <w:webHidden/>
          </w:rPr>
          <w:fldChar w:fldCharType="begin"/>
        </w:r>
        <w:r>
          <w:rPr>
            <w:noProof/>
            <w:webHidden/>
          </w:rPr>
          <w:instrText xml:space="preserve"> PAGEREF _Toc523242258 \h </w:instrText>
        </w:r>
        <w:r>
          <w:rPr>
            <w:noProof/>
            <w:webHidden/>
          </w:rPr>
        </w:r>
        <w:r>
          <w:rPr>
            <w:noProof/>
            <w:webHidden/>
          </w:rPr>
          <w:fldChar w:fldCharType="separate"/>
        </w:r>
        <w:r>
          <w:rPr>
            <w:noProof/>
            <w:webHidden/>
          </w:rPr>
          <w:t>17</w:t>
        </w:r>
        <w:r>
          <w:rPr>
            <w:noProof/>
            <w:webHidden/>
          </w:rPr>
          <w:fldChar w:fldCharType="end"/>
        </w:r>
      </w:hyperlink>
    </w:p>
    <w:p w14:paraId="5668F06F" w14:textId="1613CFE8"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59" w:history="1">
        <w:r w:rsidRPr="00AA5FB1">
          <w:rPr>
            <w:rStyle w:val="Hyperlink"/>
            <w:noProof/>
          </w:rPr>
          <w:t>8.4</w:t>
        </w:r>
        <w:r>
          <w:rPr>
            <w:rFonts w:asciiTheme="minorHAnsi" w:eastAsiaTheme="minorEastAsia" w:hAnsiTheme="minorHAnsi" w:cstheme="minorBidi"/>
            <w:bCs w:val="0"/>
            <w:noProof/>
            <w:color w:val="auto"/>
            <w:sz w:val="22"/>
            <w:szCs w:val="22"/>
          </w:rPr>
          <w:tab/>
        </w:r>
        <w:r w:rsidRPr="00AA5FB1">
          <w:rPr>
            <w:rStyle w:val="Hyperlink"/>
            <w:noProof/>
          </w:rPr>
          <w:t>File stroomafwaarts</w:t>
        </w:r>
        <w:r>
          <w:rPr>
            <w:noProof/>
            <w:webHidden/>
          </w:rPr>
          <w:tab/>
        </w:r>
        <w:r>
          <w:rPr>
            <w:noProof/>
            <w:webHidden/>
          </w:rPr>
          <w:fldChar w:fldCharType="begin"/>
        </w:r>
        <w:r>
          <w:rPr>
            <w:noProof/>
            <w:webHidden/>
          </w:rPr>
          <w:instrText xml:space="preserve"> PAGEREF _Toc523242259 \h </w:instrText>
        </w:r>
        <w:r>
          <w:rPr>
            <w:noProof/>
            <w:webHidden/>
          </w:rPr>
        </w:r>
        <w:r>
          <w:rPr>
            <w:noProof/>
            <w:webHidden/>
          </w:rPr>
          <w:fldChar w:fldCharType="separate"/>
        </w:r>
        <w:r>
          <w:rPr>
            <w:noProof/>
            <w:webHidden/>
          </w:rPr>
          <w:t>18</w:t>
        </w:r>
        <w:r>
          <w:rPr>
            <w:noProof/>
            <w:webHidden/>
          </w:rPr>
          <w:fldChar w:fldCharType="end"/>
        </w:r>
      </w:hyperlink>
    </w:p>
    <w:p w14:paraId="12DCA520" w14:textId="53578C86"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60" w:history="1">
        <w:r w:rsidRPr="00AA5FB1">
          <w:rPr>
            <w:rStyle w:val="Hyperlink"/>
            <w:noProof/>
          </w:rPr>
          <w:t>8.5</w:t>
        </w:r>
        <w:r>
          <w:rPr>
            <w:rFonts w:asciiTheme="minorHAnsi" w:eastAsiaTheme="minorEastAsia" w:hAnsiTheme="minorHAnsi" w:cstheme="minorBidi"/>
            <w:bCs w:val="0"/>
            <w:noProof/>
            <w:color w:val="auto"/>
            <w:sz w:val="22"/>
            <w:szCs w:val="22"/>
          </w:rPr>
          <w:tab/>
        </w:r>
        <w:r w:rsidRPr="00AA5FB1">
          <w:rPr>
            <w:rStyle w:val="Hyperlink"/>
            <w:noProof/>
          </w:rPr>
          <w:t>File stroomopwaarts</w:t>
        </w:r>
        <w:r>
          <w:rPr>
            <w:noProof/>
            <w:webHidden/>
          </w:rPr>
          <w:tab/>
        </w:r>
        <w:r>
          <w:rPr>
            <w:noProof/>
            <w:webHidden/>
          </w:rPr>
          <w:fldChar w:fldCharType="begin"/>
        </w:r>
        <w:r>
          <w:rPr>
            <w:noProof/>
            <w:webHidden/>
          </w:rPr>
          <w:instrText xml:space="preserve"> PAGEREF _Toc523242260 \h </w:instrText>
        </w:r>
        <w:r>
          <w:rPr>
            <w:noProof/>
            <w:webHidden/>
          </w:rPr>
        </w:r>
        <w:r>
          <w:rPr>
            <w:noProof/>
            <w:webHidden/>
          </w:rPr>
          <w:fldChar w:fldCharType="separate"/>
        </w:r>
        <w:r>
          <w:rPr>
            <w:noProof/>
            <w:webHidden/>
          </w:rPr>
          <w:t>19</w:t>
        </w:r>
        <w:r>
          <w:rPr>
            <w:noProof/>
            <w:webHidden/>
          </w:rPr>
          <w:fldChar w:fldCharType="end"/>
        </w:r>
      </w:hyperlink>
    </w:p>
    <w:p w14:paraId="35B77C17" w14:textId="5CA10FDA" w:rsidR="004F18D1" w:rsidRDefault="004F18D1">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261" w:history="1">
        <w:r w:rsidRPr="00AA5FB1">
          <w:rPr>
            <w:rStyle w:val="Hyperlink"/>
            <w:noProof/>
          </w:rPr>
          <w:t>8.6</w:t>
        </w:r>
        <w:r>
          <w:rPr>
            <w:rFonts w:asciiTheme="minorHAnsi" w:eastAsiaTheme="minorEastAsia" w:hAnsiTheme="minorHAnsi" w:cstheme="minorBidi"/>
            <w:bCs w:val="0"/>
            <w:noProof/>
            <w:color w:val="auto"/>
            <w:sz w:val="22"/>
            <w:szCs w:val="22"/>
          </w:rPr>
          <w:tab/>
        </w:r>
        <w:r w:rsidRPr="00AA5FB1">
          <w:rPr>
            <w:rStyle w:val="Hyperlink"/>
            <w:noProof/>
          </w:rPr>
          <w:t>Fallback programma 2</w:t>
        </w:r>
        <w:r>
          <w:rPr>
            <w:noProof/>
            <w:webHidden/>
          </w:rPr>
          <w:tab/>
        </w:r>
        <w:r>
          <w:rPr>
            <w:noProof/>
            <w:webHidden/>
          </w:rPr>
          <w:fldChar w:fldCharType="begin"/>
        </w:r>
        <w:r>
          <w:rPr>
            <w:noProof/>
            <w:webHidden/>
          </w:rPr>
          <w:instrText xml:space="preserve"> PAGEREF _Toc523242261 \h </w:instrText>
        </w:r>
        <w:r>
          <w:rPr>
            <w:noProof/>
            <w:webHidden/>
          </w:rPr>
        </w:r>
        <w:r>
          <w:rPr>
            <w:noProof/>
            <w:webHidden/>
          </w:rPr>
          <w:fldChar w:fldCharType="separate"/>
        </w:r>
        <w:r>
          <w:rPr>
            <w:noProof/>
            <w:webHidden/>
          </w:rPr>
          <w:t>23</w:t>
        </w:r>
        <w:r>
          <w:rPr>
            <w:noProof/>
            <w:webHidden/>
          </w:rPr>
          <w:fldChar w:fldCharType="end"/>
        </w:r>
      </w:hyperlink>
    </w:p>
    <w:p w14:paraId="23C5C9B0" w14:textId="3532B49D" w:rsidR="00F14BA9" w:rsidRDefault="006A0E4A">
      <w:pPr>
        <w:spacing w:line="240" w:lineRule="auto"/>
        <w:rPr>
          <w:bCs/>
          <w:color w:val="000000"/>
          <w:sz w:val="24"/>
        </w:rPr>
      </w:pPr>
      <w:r>
        <w:rPr>
          <w:bCs/>
          <w:color w:val="000000"/>
          <w:sz w:val="24"/>
        </w:rPr>
        <w:fldChar w:fldCharType="end"/>
      </w:r>
    </w:p>
    <w:p w14:paraId="75D72047" w14:textId="77777777" w:rsidR="00F14BA9" w:rsidRDefault="00FC5F6D" w:rsidP="00F14BA9">
      <w:pPr>
        <w:pStyle w:val="Kop1"/>
      </w:pPr>
      <w:bookmarkStart w:id="23" w:name="_Toc523242217"/>
      <w:r>
        <w:lastRenderedPageBreak/>
        <w:t>Inleiding</w:t>
      </w:r>
      <w:bookmarkEnd w:id="23"/>
    </w:p>
    <w:p w14:paraId="58FE3E99" w14:textId="77777777" w:rsidR="00FC5F6D" w:rsidRDefault="00FC5F6D" w:rsidP="00FC5F6D">
      <w:r>
        <w:t xml:space="preserve">Deze pre-specificatie </w:t>
      </w:r>
      <w:r w:rsidR="006F2FEC">
        <w:t xml:space="preserve">bevat de input voor het programmeren van een Vialis </w:t>
      </w:r>
      <w:r w:rsidR="00542AD7">
        <w:t>I</w:t>
      </w:r>
      <w:r>
        <w:t>TS-applicatie. Deze pre-specificatie bevat alleen de kruispunt-eigen kenmerken en eventuele specials. De basiswerking van de ITS-applicatie wordt niet beschreven.</w:t>
      </w:r>
      <w:r w:rsidR="00495A0D">
        <w:t xml:space="preserve"> Voor de basiswerking en alle </w:t>
      </w:r>
      <w:proofErr w:type="spellStart"/>
      <w:r w:rsidR="00495A0D">
        <w:t>defaults</w:t>
      </w:r>
      <w:proofErr w:type="spellEnd"/>
      <w:r w:rsidR="00495A0D">
        <w:t xml:space="preserve"> wordt verwezen naar </w:t>
      </w:r>
      <w:r w:rsidR="00550073">
        <w:t>het document “ITS Control Application – Documentatie”.</w:t>
      </w:r>
    </w:p>
    <w:p w14:paraId="2CB468B2" w14:textId="77777777" w:rsidR="00FC5F6D" w:rsidRDefault="00FC5F6D" w:rsidP="00FC5F6D"/>
    <w:p w14:paraId="20214AD5" w14:textId="77777777" w:rsidR="00FC5F6D" w:rsidRDefault="00FC5F6D" w:rsidP="00FC5F6D">
      <w:r>
        <w:t>Deze pre-specificatie betreft de volgende VRI</w:t>
      </w:r>
      <w:r w:rsidR="002D0FE4">
        <w:t>:</w:t>
      </w:r>
    </w:p>
    <w:tbl>
      <w:tblPr>
        <w:tblStyle w:val="Tabelraster"/>
        <w:tblW w:w="0" w:type="auto"/>
        <w:tblLook w:val="04A0" w:firstRow="1" w:lastRow="0" w:firstColumn="1" w:lastColumn="0" w:noHBand="0" w:noVBand="1"/>
      </w:tblPr>
      <w:tblGrid>
        <w:gridCol w:w="3539"/>
        <w:gridCol w:w="5181"/>
      </w:tblGrid>
      <w:tr w:rsidR="00FC5F6D" w14:paraId="1AE03230" w14:textId="77777777" w:rsidTr="00290823">
        <w:tc>
          <w:tcPr>
            <w:tcW w:w="3539" w:type="dxa"/>
          </w:tcPr>
          <w:p w14:paraId="3840A2DF" w14:textId="77777777" w:rsidR="00FC5F6D" w:rsidRDefault="00FC5F6D" w:rsidP="00FC5F6D">
            <w:r>
              <w:t>Wegbeheerder</w:t>
            </w:r>
          </w:p>
        </w:tc>
        <w:tc>
          <w:tcPr>
            <w:tcW w:w="5181" w:type="dxa"/>
          </w:tcPr>
          <w:p w14:paraId="22B52885" w14:textId="16590184" w:rsidR="00FC5F6D" w:rsidRDefault="000A1049" w:rsidP="00FC5F6D">
            <w:r>
              <w:t xml:space="preserve">Gemeente </w:t>
            </w:r>
            <w:r w:rsidR="00A87864">
              <w:t>Almelo</w:t>
            </w:r>
          </w:p>
        </w:tc>
      </w:tr>
      <w:tr w:rsidR="00FC5F6D" w14:paraId="64E8BB46" w14:textId="77777777" w:rsidTr="00290823">
        <w:tc>
          <w:tcPr>
            <w:tcW w:w="3539" w:type="dxa"/>
          </w:tcPr>
          <w:p w14:paraId="25F213EF" w14:textId="77777777" w:rsidR="00FC5F6D" w:rsidRDefault="00FC5F6D" w:rsidP="00FC5F6D">
            <w:r>
              <w:t>Kruispuntnummer</w:t>
            </w:r>
          </w:p>
        </w:tc>
        <w:tc>
          <w:tcPr>
            <w:tcW w:w="5181" w:type="dxa"/>
          </w:tcPr>
          <w:p w14:paraId="52F39004" w14:textId="03F25600" w:rsidR="00FC5F6D" w:rsidRDefault="00A87864" w:rsidP="00FC5F6D">
            <w:r>
              <w:t>30</w:t>
            </w:r>
            <w:r w:rsidR="00B37A5C">
              <w:t>62</w:t>
            </w:r>
          </w:p>
        </w:tc>
      </w:tr>
      <w:tr w:rsidR="00FC5F6D" w14:paraId="41371E5F" w14:textId="77777777" w:rsidTr="00290823">
        <w:tc>
          <w:tcPr>
            <w:tcW w:w="3539" w:type="dxa"/>
          </w:tcPr>
          <w:p w14:paraId="4F6553C1" w14:textId="77777777" w:rsidR="00FC5F6D" w:rsidRDefault="00FC5F6D" w:rsidP="00FC5F6D">
            <w:r>
              <w:t>Straatnamen</w:t>
            </w:r>
          </w:p>
        </w:tc>
        <w:tc>
          <w:tcPr>
            <w:tcW w:w="5181" w:type="dxa"/>
          </w:tcPr>
          <w:p w14:paraId="7D4AFF75" w14:textId="0FF83504" w:rsidR="00FC5F6D" w:rsidRDefault="00A87864" w:rsidP="00FC5F6D">
            <w:r>
              <w:t>Henriëtte Roland Holstlaan</w:t>
            </w:r>
            <w:r w:rsidR="003528C2">
              <w:t xml:space="preserve"> – </w:t>
            </w:r>
            <w:proofErr w:type="spellStart"/>
            <w:r w:rsidR="00B37A5C">
              <w:t>Weezebeeksingel</w:t>
            </w:r>
            <w:proofErr w:type="spellEnd"/>
            <w:r w:rsidR="00B37A5C">
              <w:t xml:space="preserve"> - </w:t>
            </w:r>
            <w:proofErr w:type="spellStart"/>
            <w:r w:rsidR="00B37A5C">
              <w:t>Nijreessingel</w:t>
            </w:r>
            <w:proofErr w:type="spellEnd"/>
          </w:p>
        </w:tc>
      </w:tr>
      <w:tr w:rsidR="000D2540" w14:paraId="5BCC23EF" w14:textId="77777777" w:rsidTr="00290823">
        <w:tc>
          <w:tcPr>
            <w:tcW w:w="3539" w:type="dxa"/>
          </w:tcPr>
          <w:p w14:paraId="7A94E784" w14:textId="77777777" w:rsidR="000D2540" w:rsidRDefault="000D2540" w:rsidP="00FC5F6D">
            <w:r>
              <w:t>Plaats</w:t>
            </w:r>
          </w:p>
        </w:tc>
        <w:tc>
          <w:tcPr>
            <w:tcW w:w="5181" w:type="dxa"/>
          </w:tcPr>
          <w:p w14:paraId="3D82BE52" w14:textId="042FF1FF" w:rsidR="000D2540" w:rsidRDefault="00A87864" w:rsidP="00FC5F6D">
            <w:r>
              <w:t>Almelo</w:t>
            </w:r>
          </w:p>
        </w:tc>
      </w:tr>
      <w:tr w:rsidR="00FC5F6D" w14:paraId="02BB0457" w14:textId="77777777" w:rsidTr="00290823">
        <w:tc>
          <w:tcPr>
            <w:tcW w:w="3539" w:type="dxa"/>
          </w:tcPr>
          <w:p w14:paraId="418B60FD" w14:textId="77777777" w:rsidR="00FC5F6D" w:rsidRDefault="00FC5F6D" w:rsidP="00FC5F6D">
            <w:proofErr w:type="spellStart"/>
            <w:r>
              <w:t>Vialisautomaat</w:t>
            </w:r>
            <w:proofErr w:type="spellEnd"/>
          </w:p>
        </w:tc>
        <w:tc>
          <w:tcPr>
            <w:tcW w:w="5181" w:type="dxa"/>
          </w:tcPr>
          <w:p w14:paraId="1B14A999" w14:textId="0F46372D" w:rsidR="00FC5F6D" w:rsidRDefault="00A87864" w:rsidP="00FC5F6D">
            <w:r>
              <w:t>FR9</w:t>
            </w:r>
            <w:r w:rsidR="00090A0C">
              <w:t>0</w:t>
            </w:r>
            <w:r w:rsidR="00B37A5C">
              <w:t>1111</w:t>
            </w:r>
          </w:p>
        </w:tc>
      </w:tr>
    </w:tbl>
    <w:p w14:paraId="5BA22218" w14:textId="77777777" w:rsidR="00FC5F6D" w:rsidRDefault="00FC5F6D" w:rsidP="00FC5F6D"/>
    <w:p w14:paraId="7602DE2A" w14:textId="77777777" w:rsidR="00FC5F6D" w:rsidRDefault="00FC5F6D" w:rsidP="00FC5F6D"/>
    <w:p w14:paraId="6711F43B" w14:textId="77777777" w:rsidR="00FC5F6D" w:rsidRDefault="00FC5F6D" w:rsidP="00FC5F6D">
      <w:r>
        <w:t>Bij deze pre-specificatie behoren de volgende referenties:</w:t>
      </w:r>
    </w:p>
    <w:tbl>
      <w:tblPr>
        <w:tblStyle w:val="Tabelraster"/>
        <w:tblW w:w="7726" w:type="dxa"/>
        <w:tblLook w:val="04A0" w:firstRow="1" w:lastRow="0" w:firstColumn="1" w:lastColumn="0" w:noHBand="0" w:noVBand="1"/>
      </w:tblPr>
      <w:tblGrid>
        <w:gridCol w:w="4341"/>
        <w:gridCol w:w="3385"/>
      </w:tblGrid>
      <w:tr w:rsidR="002D0FE4" w14:paraId="6474BA68" w14:textId="77777777" w:rsidTr="00394374">
        <w:tc>
          <w:tcPr>
            <w:tcW w:w="4341" w:type="dxa"/>
          </w:tcPr>
          <w:p w14:paraId="36D368C1" w14:textId="77777777" w:rsidR="002D0FE4" w:rsidRDefault="00D53E52" w:rsidP="00FC5F6D">
            <w:r>
              <w:t>Topologiebestand (.</w:t>
            </w:r>
            <w:proofErr w:type="spellStart"/>
            <w:r>
              <w:t>xml</w:t>
            </w:r>
            <w:proofErr w:type="spellEnd"/>
            <w:r>
              <w:t>)</w:t>
            </w:r>
          </w:p>
        </w:tc>
        <w:tc>
          <w:tcPr>
            <w:tcW w:w="3385" w:type="dxa"/>
          </w:tcPr>
          <w:p w14:paraId="67668E7A" w14:textId="77777777" w:rsidR="002D0FE4" w:rsidRDefault="002D0FE4" w:rsidP="00FC5F6D"/>
        </w:tc>
      </w:tr>
      <w:tr w:rsidR="002D0FE4" w14:paraId="15114290" w14:textId="77777777" w:rsidTr="00394374">
        <w:tc>
          <w:tcPr>
            <w:tcW w:w="4341" w:type="dxa"/>
          </w:tcPr>
          <w:p w14:paraId="6D200AAF" w14:textId="77777777" w:rsidR="002D0FE4" w:rsidRDefault="00D53E52" w:rsidP="00FC5F6D">
            <w:r>
              <w:t>Tekening (.pdf of .</w:t>
            </w:r>
            <w:proofErr w:type="spellStart"/>
            <w:r>
              <w:t>dwg</w:t>
            </w:r>
            <w:proofErr w:type="spellEnd"/>
            <w:r>
              <w:t>/.</w:t>
            </w:r>
            <w:proofErr w:type="spellStart"/>
            <w:r>
              <w:t>dxf</w:t>
            </w:r>
            <w:proofErr w:type="spellEnd"/>
            <w:r>
              <w:t>)</w:t>
            </w:r>
          </w:p>
        </w:tc>
        <w:tc>
          <w:tcPr>
            <w:tcW w:w="3385" w:type="dxa"/>
          </w:tcPr>
          <w:p w14:paraId="0146D2CA" w14:textId="77777777" w:rsidR="002D0FE4" w:rsidRDefault="002D0FE4" w:rsidP="00FC5F6D"/>
        </w:tc>
      </w:tr>
      <w:tr w:rsidR="002D0FE4" w14:paraId="1B9B6546" w14:textId="77777777" w:rsidTr="00394374">
        <w:tc>
          <w:tcPr>
            <w:tcW w:w="4341" w:type="dxa"/>
          </w:tcPr>
          <w:p w14:paraId="5233441D" w14:textId="77777777" w:rsidR="002D0FE4" w:rsidRDefault="002D0FE4" w:rsidP="00FC5F6D">
            <w:r>
              <w:t>Coconbestand (.</w:t>
            </w:r>
            <w:proofErr w:type="spellStart"/>
            <w:r>
              <w:t>cdb</w:t>
            </w:r>
            <w:proofErr w:type="spellEnd"/>
            <w:r>
              <w:t>)</w:t>
            </w:r>
          </w:p>
        </w:tc>
        <w:tc>
          <w:tcPr>
            <w:tcW w:w="3385" w:type="dxa"/>
          </w:tcPr>
          <w:p w14:paraId="13C8DB8D" w14:textId="4196C14D" w:rsidR="002D0FE4" w:rsidRDefault="00A87864" w:rsidP="00FC5F6D">
            <w:r>
              <w:t xml:space="preserve">HR </w:t>
            </w:r>
            <w:proofErr w:type="spellStart"/>
            <w:r>
              <w:t>Holstlaan</w:t>
            </w:r>
            <w:r w:rsidR="00AC0F49">
              <w:t>.cdb</w:t>
            </w:r>
            <w:proofErr w:type="spellEnd"/>
          </w:p>
        </w:tc>
      </w:tr>
      <w:tr w:rsidR="002D0FE4" w:rsidRPr="004F18D1" w14:paraId="1BE59A5B" w14:textId="77777777" w:rsidTr="00394374">
        <w:tc>
          <w:tcPr>
            <w:tcW w:w="4341" w:type="dxa"/>
          </w:tcPr>
          <w:p w14:paraId="3388F8FC" w14:textId="77777777" w:rsidR="002D0FE4" w:rsidRDefault="00D53E52" w:rsidP="00FC5F6D">
            <w:r>
              <w:t>Ottobestand (.</w:t>
            </w:r>
            <w:proofErr w:type="spellStart"/>
            <w:r>
              <w:t>ott</w:t>
            </w:r>
            <w:proofErr w:type="spellEnd"/>
            <w:r>
              <w:t>)</w:t>
            </w:r>
          </w:p>
        </w:tc>
        <w:tc>
          <w:tcPr>
            <w:tcW w:w="3385" w:type="dxa"/>
          </w:tcPr>
          <w:p w14:paraId="28C4AB1F" w14:textId="4AB5FD3C" w:rsidR="002D0FE4" w:rsidRPr="003A5C43" w:rsidRDefault="00040EAE" w:rsidP="00FC5F6D">
            <w:pPr>
              <w:rPr>
                <w:lang w:val="en-US"/>
              </w:rPr>
            </w:pPr>
            <w:r w:rsidRPr="003A5C43">
              <w:rPr>
                <w:lang w:val="en-US"/>
              </w:rPr>
              <w:t>[n.v.t</w:t>
            </w:r>
            <w:r w:rsidR="000D315B" w:rsidRPr="003A5C43">
              <w:rPr>
                <w:lang w:val="en-US"/>
              </w:rPr>
              <w:t>], OT</w:t>
            </w:r>
            <w:r w:rsidR="00EC5443" w:rsidRPr="003A5C43">
              <w:rPr>
                <w:lang w:val="en-US"/>
              </w:rPr>
              <w:t xml:space="preserve"> in coconkm9</w:t>
            </w:r>
            <w:r w:rsidR="00090A0C">
              <w:rPr>
                <w:lang w:val="en-US"/>
              </w:rPr>
              <w:t>0</w:t>
            </w:r>
            <w:r w:rsidR="00B37A5C">
              <w:rPr>
                <w:lang w:val="en-US"/>
              </w:rPr>
              <w:t>1111</w:t>
            </w:r>
            <w:r w:rsidR="00EC5443" w:rsidRPr="003A5C43">
              <w:rPr>
                <w:lang w:val="en-US"/>
              </w:rPr>
              <w:t>_1.txt</w:t>
            </w:r>
          </w:p>
        </w:tc>
      </w:tr>
      <w:tr w:rsidR="00E349E9" w14:paraId="27B3F7F9" w14:textId="77777777" w:rsidTr="00394374">
        <w:tc>
          <w:tcPr>
            <w:tcW w:w="4341" w:type="dxa"/>
          </w:tcPr>
          <w:p w14:paraId="525F6395" w14:textId="77777777" w:rsidR="00E349E9" w:rsidRDefault="00BC145D" w:rsidP="00FC5F6D">
            <w:proofErr w:type="spellStart"/>
            <w:r>
              <w:t>Transytbestand</w:t>
            </w:r>
            <w:proofErr w:type="spellEnd"/>
            <w:r>
              <w:t xml:space="preserve"> met h</w:t>
            </w:r>
            <w:r w:rsidR="00E349E9">
              <w:t>alfstar programma</w:t>
            </w:r>
          </w:p>
        </w:tc>
        <w:tc>
          <w:tcPr>
            <w:tcW w:w="3385" w:type="dxa"/>
          </w:tcPr>
          <w:p w14:paraId="307C32C2" w14:textId="77777777" w:rsidR="00E349E9" w:rsidRPr="006F2E8D" w:rsidRDefault="000A1049" w:rsidP="00290823">
            <w:r>
              <w:t>[n.v.t]</w:t>
            </w:r>
          </w:p>
        </w:tc>
      </w:tr>
      <w:tr w:rsidR="00290823" w14:paraId="47291110" w14:textId="77777777" w:rsidTr="00394374">
        <w:tc>
          <w:tcPr>
            <w:tcW w:w="4341" w:type="dxa"/>
          </w:tcPr>
          <w:p w14:paraId="3E3CC77A" w14:textId="77777777" w:rsidR="00290823" w:rsidRDefault="00290823" w:rsidP="00FC5F6D">
            <w:r>
              <w:t>Excelsheet voetgangerskoppelingen</w:t>
            </w:r>
            <w:r w:rsidR="00E349E9">
              <w:t xml:space="preserve"> (.</w:t>
            </w:r>
            <w:proofErr w:type="spellStart"/>
            <w:r w:rsidR="00E349E9">
              <w:t>xlsx</w:t>
            </w:r>
            <w:proofErr w:type="spellEnd"/>
            <w:r w:rsidR="00E349E9">
              <w:t>)</w:t>
            </w:r>
          </w:p>
        </w:tc>
        <w:tc>
          <w:tcPr>
            <w:tcW w:w="3385" w:type="dxa"/>
          </w:tcPr>
          <w:p w14:paraId="3CBD59C1" w14:textId="77777777" w:rsidR="00290823" w:rsidRDefault="004F25BB" w:rsidP="00290823">
            <w:r>
              <w:t>[n.v.t]</w:t>
            </w:r>
          </w:p>
        </w:tc>
      </w:tr>
      <w:tr w:rsidR="00290823" w14:paraId="4ACC079A" w14:textId="77777777" w:rsidTr="00394374">
        <w:tc>
          <w:tcPr>
            <w:tcW w:w="4341" w:type="dxa"/>
          </w:tcPr>
          <w:p w14:paraId="0D806563" w14:textId="77777777" w:rsidR="00290823" w:rsidRDefault="00290823" w:rsidP="00FC5F6D">
            <w:r>
              <w:t>Excelsheet koppelingen autorichtingen</w:t>
            </w:r>
            <w:r w:rsidR="00E349E9">
              <w:t xml:space="preserve"> (.</w:t>
            </w:r>
            <w:proofErr w:type="spellStart"/>
            <w:r w:rsidR="00E349E9">
              <w:t>xlsx</w:t>
            </w:r>
            <w:proofErr w:type="spellEnd"/>
            <w:r w:rsidR="00E349E9">
              <w:t>)</w:t>
            </w:r>
          </w:p>
        </w:tc>
        <w:tc>
          <w:tcPr>
            <w:tcW w:w="3385" w:type="dxa"/>
          </w:tcPr>
          <w:p w14:paraId="11BE40E3" w14:textId="77777777" w:rsidR="00290823" w:rsidRDefault="006872D7" w:rsidP="00FC5F6D">
            <w:r>
              <w:t>[n.v.t]</w:t>
            </w:r>
            <w:r w:rsidR="00791335">
              <w:t xml:space="preserve"> </w:t>
            </w:r>
          </w:p>
        </w:tc>
      </w:tr>
      <w:tr w:rsidR="00290823" w14:paraId="7ECDD5AF" w14:textId="77777777" w:rsidTr="00394374">
        <w:tc>
          <w:tcPr>
            <w:tcW w:w="4341" w:type="dxa"/>
          </w:tcPr>
          <w:p w14:paraId="104C6F32" w14:textId="77777777" w:rsidR="00290823" w:rsidRDefault="00290823" w:rsidP="001966A9">
            <w:r>
              <w:t>Excelsheet maximumgroentijden</w:t>
            </w:r>
            <w:r w:rsidR="00E349E9">
              <w:t xml:space="preserve"> (.</w:t>
            </w:r>
            <w:proofErr w:type="spellStart"/>
            <w:r w:rsidR="00E349E9">
              <w:t>xlsx</w:t>
            </w:r>
            <w:proofErr w:type="spellEnd"/>
            <w:r w:rsidR="00E349E9">
              <w:t>)</w:t>
            </w:r>
          </w:p>
        </w:tc>
        <w:tc>
          <w:tcPr>
            <w:tcW w:w="3385" w:type="dxa"/>
          </w:tcPr>
          <w:p w14:paraId="5F52993E" w14:textId="2E90BE47" w:rsidR="00290823" w:rsidRDefault="00290823" w:rsidP="001966A9">
            <w:proofErr w:type="spellStart"/>
            <w:r>
              <w:t>Maxgroentijden</w:t>
            </w:r>
            <w:proofErr w:type="spellEnd"/>
            <w:r>
              <w:t xml:space="preserve"> VRI </w:t>
            </w:r>
            <w:r w:rsidR="00A87864">
              <w:t>ALM</w:t>
            </w:r>
            <w:r w:rsidR="003528C2">
              <w:t>-</w:t>
            </w:r>
            <w:r w:rsidR="00A87864">
              <w:t>30</w:t>
            </w:r>
            <w:r w:rsidR="00B37A5C">
              <w:t>62</w:t>
            </w:r>
          </w:p>
        </w:tc>
      </w:tr>
      <w:tr w:rsidR="00290823" w14:paraId="0B57EF11" w14:textId="77777777" w:rsidTr="00394374">
        <w:tc>
          <w:tcPr>
            <w:tcW w:w="4341" w:type="dxa"/>
          </w:tcPr>
          <w:p w14:paraId="398B8593" w14:textId="76B3CA01" w:rsidR="00290823" w:rsidRDefault="000D315B" w:rsidP="00FC5F6D">
            <w:r>
              <w:t>CROW-richtlijn</w:t>
            </w:r>
            <w:r w:rsidR="00394374">
              <w:t xml:space="preserve"> geeltijden</w:t>
            </w:r>
          </w:p>
        </w:tc>
        <w:tc>
          <w:tcPr>
            <w:tcW w:w="3385" w:type="dxa"/>
          </w:tcPr>
          <w:p w14:paraId="38901A91" w14:textId="77777777" w:rsidR="00290823" w:rsidRDefault="00394374" w:rsidP="00FC5F6D">
            <w:r w:rsidRPr="00394374">
              <w:t>CROW343 - Nieuwe geeltijden.pdf</w:t>
            </w:r>
          </w:p>
        </w:tc>
      </w:tr>
    </w:tbl>
    <w:p w14:paraId="477B101B" w14:textId="77777777" w:rsidR="00FC5F6D" w:rsidRDefault="00FC5F6D" w:rsidP="00FC5F6D"/>
    <w:p w14:paraId="5725A6BC" w14:textId="77777777" w:rsidR="00FC5F6D" w:rsidRDefault="00237617" w:rsidP="00FC5F6D">
      <w:r>
        <w:t>Voor het invullen van deze specificatie wordt de volgende werkwijze gebruikt:</w:t>
      </w:r>
    </w:p>
    <w:p w14:paraId="5A7A6CB6" w14:textId="02540793" w:rsidR="00237617" w:rsidRDefault="006872D7" w:rsidP="00907CCD">
      <w:pPr>
        <w:pStyle w:val="Lijstalinea"/>
        <w:numPr>
          <w:ilvl w:val="0"/>
          <w:numId w:val="18"/>
        </w:numPr>
      </w:pPr>
      <w:r>
        <w:t>O</w:t>
      </w:r>
      <w:r w:rsidR="00237617">
        <w:t xml:space="preserve">ntruimingstijden </w:t>
      </w:r>
      <w:r w:rsidR="003528C2">
        <w:t xml:space="preserve">volgens </w:t>
      </w:r>
      <w:r w:rsidR="00CE75C7">
        <w:t>huidige automaat</w:t>
      </w:r>
    </w:p>
    <w:p w14:paraId="25A969F8" w14:textId="77777777" w:rsidR="00237617" w:rsidRDefault="00237617" w:rsidP="00907CCD">
      <w:pPr>
        <w:pStyle w:val="Lijstalinea"/>
        <w:numPr>
          <w:ilvl w:val="0"/>
          <w:numId w:val="18"/>
        </w:numPr>
      </w:pPr>
      <w:r>
        <w:t>Berekenen blokvolgorde en fasediagrammen ochtend/avondspits met Cocon</w:t>
      </w:r>
    </w:p>
    <w:p w14:paraId="6F531F7D" w14:textId="77777777" w:rsidR="00237617" w:rsidRDefault="00237617" w:rsidP="00907CCD">
      <w:pPr>
        <w:pStyle w:val="Lijstalinea"/>
        <w:numPr>
          <w:ilvl w:val="0"/>
          <w:numId w:val="18"/>
        </w:numPr>
      </w:pPr>
      <w:r>
        <w:t xml:space="preserve">Berekenen </w:t>
      </w:r>
      <w:proofErr w:type="spellStart"/>
      <w:r>
        <w:t>maxgroentijden</w:t>
      </w:r>
      <w:proofErr w:type="spellEnd"/>
      <w:r>
        <w:t xml:space="preserve"> met Exceltool “</w:t>
      </w:r>
      <w:r w:rsidRPr="00237617">
        <w:t>MaxgroenbepalingVialis.xlsm</w:t>
      </w:r>
      <w:r>
        <w:t>”</w:t>
      </w:r>
    </w:p>
    <w:p w14:paraId="62EBFACA" w14:textId="77777777" w:rsidR="00237617" w:rsidRDefault="00237617" w:rsidP="00907CCD">
      <w:pPr>
        <w:pStyle w:val="Lijstalinea"/>
        <w:numPr>
          <w:ilvl w:val="0"/>
          <w:numId w:val="18"/>
        </w:numPr>
      </w:pPr>
      <w:r>
        <w:t>Berekenen voetgangerskoppelingen met Excelsheet “</w:t>
      </w:r>
      <w:proofErr w:type="spellStart"/>
      <w:r w:rsidRPr="006F2E8D">
        <w:t>Voetgangertijden</w:t>
      </w:r>
      <w:proofErr w:type="spellEnd"/>
      <w:r w:rsidRPr="006F2E8D">
        <w:t xml:space="preserve"> V</w:t>
      </w:r>
      <w:r>
        <w:t>9.xlsx”</w:t>
      </w:r>
    </w:p>
    <w:p w14:paraId="1201054E" w14:textId="77777777" w:rsidR="00237617" w:rsidRDefault="00237617" w:rsidP="00907CCD">
      <w:pPr>
        <w:pStyle w:val="Lijstalinea"/>
        <w:numPr>
          <w:ilvl w:val="0"/>
          <w:numId w:val="18"/>
        </w:numPr>
      </w:pPr>
      <w:r>
        <w:t>Berekenen autokoppelingen met Excelsheet “</w:t>
      </w:r>
      <w:r w:rsidR="001D0D89">
        <w:t>?</w:t>
      </w:r>
      <w:r w:rsidRPr="006F2E8D">
        <w:t xml:space="preserve"> V</w:t>
      </w:r>
      <w:r>
        <w:t>9.xlsx”</w:t>
      </w:r>
    </w:p>
    <w:p w14:paraId="4C3546B8" w14:textId="77777777" w:rsidR="00237617" w:rsidRDefault="001D0D89" w:rsidP="00907CCD">
      <w:pPr>
        <w:pStyle w:val="Lijstalinea"/>
        <w:numPr>
          <w:ilvl w:val="0"/>
          <w:numId w:val="18"/>
        </w:numPr>
      </w:pPr>
      <w:r>
        <w:t xml:space="preserve">Eventueel een </w:t>
      </w:r>
      <w:proofErr w:type="spellStart"/>
      <w:r>
        <w:t>Transytberekening</w:t>
      </w:r>
      <w:proofErr w:type="spellEnd"/>
      <w:r>
        <w:t xml:space="preserve"> uitvoeren indien een halfstar programma gewenst is.</w:t>
      </w:r>
    </w:p>
    <w:p w14:paraId="32E6E254" w14:textId="77777777" w:rsidR="001D0D89" w:rsidRDefault="001D0D89" w:rsidP="00907CCD">
      <w:pPr>
        <w:pStyle w:val="Lijstalinea"/>
        <w:numPr>
          <w:ilvl w:val="0"/>
          <w:numId w:val="18"/>
        </w:numPr>
      </w:pPr>
      <w:r>
        <w:t>Dit Word-document invullen.</w:t>
      </w:r>
    </w:p>
    <w:p w14:paraId="5E85700E" w14:textId="77777777" w:rsidR="00887F03" w:rsidRDefault="00887F03" w:rsidP="00887F03">
      <w:pPr>
        <w:pStyle w:val="Kop1"/>
      </w:pPr>
      <w:bookmarkStart w:id="24" w:name="bw_start"/>
      <w:bookmarkStart w:id="25" w:name="_Toc523242218"/>
      <w:bookmarkEnd w:id="24"/>
      <w:r>
        <w:lastRenderedPageBreak/>
        <w:t>Regelstructuren</w:t>
      </w:r>
      <w:bookmarkEnd w:id="25"/>
    </w:p>
    <w:p w14:paraId="4028A420" w14:textId="77777777" w:rsidR="00887F03" w:rsidRDefault="00887F03" w:rsidP="00887F03">
      <w:pPr>
        <w:pStyle w:val="Kop2"/>
      </w:pPr>
      <w:bookmarkStart w:id="26" w:name="_Toc523242219"/>
      <w:r>
        <w:t>Werkingstijden regelstructuren</w:t>
      </w:r>
      <w:bookmarkEnd w:id="26"/>
    </w:p>
    <w:p w14:paraId="722D2DB3" w14:textId="77777777" w:rsidR="0039679B" w:rsidRDefault="00AC0F49" w:rsidP="00AC0F49">
      <w:r>
        <w:t xml:space="preserve">In deze applicatie </w:t>
      </w:r>
      <w:r w:rsidR="0039679B">
        <w:t>is</w:t>
      </w:r>
      <w:r>
        <w:t xml:space="preserve"> halfstar (alleen Toptrac/PL1) in bedrijf als de bijbehorende klokperioden halfstar toegestaan actief zijn</w:t>
      </w:r>
      <w:r w:rsidR="0039679B">
        <w:t xml:space="preserve"> en Toptrac vanuit de centrale aangestuurd wordt. </w:t>
      </w:r>
    </w:p>
    <w:p w14:paraId="4A3F1035" w14:textId="77777777" w:rsidR="00AC0F49" w:rsidRDefault="0039679B" w:rsidP="00AC0F49">
      <w:r>
        <w:t xml:space="preserve">De </w:t>
      </w:r>
      <w:proofErr w:type="spellStart"/>
      <w:r w:rsidR="005B6335">
        <w:t>ToptracFlex</w:t>
      </w:r>
      <w:proofErr w:type="spellEnd"/>
      <w:r w:rsidR="005B6335">
        <w:t xml:space="preserve"> </w:t>
      </w:r>
      <w:r w:rsidR="008F64EF">
        <w:t>-</w:t>
      </w:r>
      <w:r>
        <w:t>module is dan ook actief, mits de bijbehorende klokperiode “</w:t>
      </w:r>
      <w:proofErr w:type="spellStart"/>
      <w:r w:rsidR="005B6335">
        <w:t>ToptracFlex</w:t>
      </w:r>
      <w:proofErr w:type="spellEnd"/>
      <w:r>
        <w:t>” waar is.</w:t>
      </w:r>
    </w:p>
    <w:p w14:paraId="705D958C" w14:textId="7C22BF94" w:rsidR="00AC0F49" w:rsidRDefault="00400F10" w:rsidP="00AC0F49">
      <w:bookmarkStart w:id="27" w:name="_Hlk517341149"/>
      <w:r>
        <w:t xml:space="preserve">Naast de klokperiode, wordt ook gekeken naar de status van directe buur-VRI’s. </w:t>
      </w:r>
      <w:r w:rsidR="00AE4555">
        <w:t xml:space="preserve">Toptrac </w:t>
      </w:r>
      <w:r>
        <w:t xml:space="preserve">kan </w:t>
      </w:r>
      <w:r w:rsidR="00AE4555">
        <w:t xml:space="preserve">alleen actief zijn, als tenminste één buur-VRI in “regelen” staat. In dit geval geldt dat gekeken wordt naar de regelstatus van </w:t>
      </w:r>
      <w:r w:rsidR="00A87864">
        <w:t>ALM</w:t>
      </w:r>
      <w:r w:rsidR="003528C2">
        <w:t>-</w:t>
      </w:r>
      <w:r w:rsidR="00A87864">
        <w:t>30</w:t>
      </w:r>
      <w:r w:rsidR="00B37A5C">
        <w:t>31</w:t>
      </w:r>
      <w:r w:rsidR="003528C2">
        <w:t xml:space="preserve"> (iVRI-</w:t>
      </w:r>
      <w:proofErr w:type="spellStart"/>
      <w:r w:rsidR="003528C2">
        <w:t>id</w:t>
      </w:r>
      <w:proofErr w:type="spellEnd"/>
      <w:r w:rsidR="003528C2">
        <w:t xml:space="preserve"> </w:t>
      </w:r>
      <w:r w:rsidR="00A87864">
        <w:t>7922</w:t>
      </w:r>
      <w:r w:rsidR="00423B53">
        <w:t>-00</w:t>
      </w:r>
      <w:r w:rsidR="00B37A5C">
        <w:t>78</w:t>
      </w:r>
      <w:r w:rsidR="00AE4555">
        <w:t>).</w:t>
      </w:r>
      <w:r>
        <w:t xml:space="preserve"> Deze check op regelstatus is schakelbaar, en staat standaard aan. </w:t>
      </w:r>
    </w:p>
    <w:bookmarkEnd w:id="27"/>
    <w:p w14:paraId="513F02F6" w14:textId="77777777" w:rsidR="00AE4555" w:rsidRDefault="00AE4555" w:rsidP="00AC0F49"/>
    <w:p w14:paraId="79616ECE" w14:textId="77777777" w:rsidR="00AC0F49" w:rsidRDefault="00AC0F49" w:rsidP="00AC0F49">
      <w:r>
        <w:t xml:space="preserve">Indien Toptrac/PL1 niet actief is, dan is </w:t>
      </w:r>
      <w:proofErr w:type="spellStart"/>
      <w:r w:rsidR="0039679B">
        <w:t>Flex</w:t>
      </w:r>
      <w:proofErr w:type="spellEnd"/>
      <w:r w:rsidR="0039679B">
        <w:t xml:space="preserve"> (lokaal) actief, gedurende klokperiode “</w:t>
      </w:r>
      <w:proofErr w:type="spellStart"/>
      <w:r w:rsidR="0039679B">
        <w:t>Flex</w:t>
      </w:r>
      <w:proofErr w:type="spellEnd"/>
      <w:r w:rsidR="0039679B">
        <w:t xml:space="preserve"> lokaal”.</w:t>
      </w:r>
    </w:p>
    <w:p w14:paraId="29E4D411" w14:textId="77777777" w:rsidR="0039679B" w:rsidRDefault="0039679B" w:rsidP="00AC0F49"/>
    <w:p w14:paraId="4AA85423" w14:textId="77777777" w:rsidR="0039679B" w:rsidRDefault="0039679B" w:rsidP="00AC0F49">
      <w:r>
        <w:t xml:space="preserve">Indien </w:t>
      </w:r>
      <w:proofErr w:type="spellStart"/>
      <w:r>
        <w:t>Flex</w:t>
      </w:r>
      <w:proofErr w:type="spellEnd"/>
      <w:r>
        <w:t xml:space="preserve"> en Toptrac/PL1 niet actief zijn, dan is de modulestructuur in bedrijf (hier is dus geen klokperiode meer voor nodig).</w:t>
      </w:r>
    </w:p>
    <w:p w14:paraId="36B092E4" w14:textId="77777777" w:rsidR="00BC7DCD" w:rsidRDefault="00BC7DCD" w:rsidP="00AC0F49"/>
    <w:p w14:paraId="2EFFF5F1" w14:textId="5AC2947E" w:rsidR="00BC7DCD" w:rsidRDefault="00BC7DCD" w:rsidP="00AC0F49">
      <w:r>
        <w:t xml:space="preserve">De bijbehorende klokperiodes zijn gedefinieerd in hoofdstuk </w:t>
      </w:r>
      <w:r>
        <w:fldChar w:fldCharType="begin"/>
      </w:r>
      <w:r>
        <w:instrText xml:space="preserve"> REF _Ref516836987 \r \h </w:instrText>
      </w:r>
      <w:r>
        <w:fldChar w:fldCharType="separate"/>
      </w:r>
      <w:r w:rsidR="004F18D1">
        <w:t>7</w:t>
      </w:r>
      <w:r>
        <w:fldChar w:fldCharType="end"/>
      </w:r>
      <w:r>
        <w:t xml:space="preserve"> (pagina </w:t>
      </w:r>
      <w:r>
        <w:fldChar w:fldCharType="begin"/>
      </w:r>
      <w:r>
        <w:instrText xml:space="preserve"> PAGEREF _Ref516836995 \h </w:instrText>
      </w:r>
      <w:r>
        <w:fldChar w:fldCharType="separate"/>
      </w:r>
      <w:r w:rsidR="004F18D1">
        <w:rPr>
          <w:noProof/>
        </w:rPr>
        <w:t>14</w:t>
      </w:r>
      <w:r>
        <w:fldChar w:fldCharType="end"/>
      </w:r>
      <w:r>
        <w:t>).</w:t>
      </w:r>
    </w:p>
    <w:p w14:paraId="2C8AF279" w14:textId="77777777" w:rsidR="00887F03" w:rsidRDefault="00887F03" w:rsidP="00887F03">
      <w:pPr>
        <w:pStyle w:val="Kop2"/>
      </w:pPr>
      <w:bookmarkStart w:id="28" w:name="_Toc523242220"/>
      <w:r>
        <w:t>Modulestructuur</w:t>
      </w:r>
      <w:bookmarkEnd w:id="28"/>
    </w:p>
    <w:p w14:paraId="6984D037" w14:textId="77777777" w:rsidR="00887F03" w:rsidRPr="00B23570" w:rsidRDefault="00887F03" w:rsidP="00887F03">
      <w:pPr>
        <w:pStyle w:val="Kop3"/>
      </w:pPr>
      <w:bookmarkStart w:id="29" w:name="_Toc523242221"/>
      <w:r>
        <w:t>Blokvolgorde</w:t>
      </w:r>
      <w:bookmarkEnd w:id="29"/>
    </w:p>
    <w:p w14:paraId="2734BA07" w14:textId="77777777" w:rsidR="00887F03" w:rsidRDefault="00887F03" w:rsidP="00887F03">
      <w:r>
        <w:t>De blokvolgorde is als volgt:</w:t>
      </w:r>
    </w:p>
    <w:tbl>
      <w:tblPr>
        <w:tblStyle w:val="Tabelraster"/>
        <w:tblW w:w="0" w:type="auto"/>
        <w:tblLook w:val="04A0" w:firstRow="1" w:lastRow="0" w:firstColumn="1" w:lastColumn="0" w:noHBand="0" w:noVBand="1"/>
      </w:tblPr>
      <w:tblGrid>
        <w:gridCol w:w="1838"/>
        <w:gridCol w:w="3831"/>
      </w:tblGrid>
      <w:tr w:rsidR="00887F03" w14:paraId="08D6B3FA" w14:textId="77777777" w:rsidTr="00C25486">
        <w:tc>
          <w:tcPr>
            <w:tcW w:w="1838" w:type="dxa"/>
          </w:tcPr>
          <w:p w14:paraId="2CD17589" w14:textId="77777777" w:rsidR="00887F03" w:rsidRDefault="00887F03" w:rsidP="00357650">
            <w:r>
              <w:t>Blok</w:t>
            </w:r>
          </w:p>
        </w:tc>
        <w:tc>
          <w:tcPr>
            <w:tcW w:w="3831" w:type="dxa"/>
          </w:tcPr>
          <w:p w14:paraId="7A96DE2F" w14:textId="77777777" w:rsidR="00887F03" w:rsidRDefault="00887F03" w:rsidP="00357650">
            <w:r>
              <w:t>Richtingen</w:t>
            </w:r>
          </w:p>
        </w:tc>
      </w:tr>
      <w:tr w:rsidR="00887F03" w14:paraId="1364DB2E" w14:textId="77777777" w:rsidTr="00C25486">
        <w:tc>
          <w:tcPr>
            <w:tcW w:w="1838" w:type="dxa"/>
          </w:tcPr>
          <w:p w14:paraId="2FC33DE3" w14:textId="77777777" w:rsidR="00887F03" w:rsidRDefault="00887F03" w:rsidP="00357650">
            <w:r>
              <w:t>I</w:t>
            </w:r>
          </w:p>
        </w:tc>
        <w:tc>
          <w:tcPr>
            <w:tcW w:w="3831" w:type="dxa"/>
          </w:tcPr>
          <w:p w14:paraId="7029EC8D" w14:textId="4C17DD57" w:rsidR="00887F03" w:rsidRDefault="00585200" w:rsidP="00357650">
            <w:r>
              <w:t>2,8</w:t>
            </w:r>
          </w:p>
        </w:tc>
      </w:tr>
      <w:tr w:rsidR="00887F03" w14:paraId="2C4EBA8A" w14:textId="77777777" w:rsidTr="00C25486">
        <w:tc>
          <w:tcPr>
            <w:tcW w:w="1838" w:type="dxa"/>
          </w:tcPr>
          <w:p w14:paraId="1F39343A" w14:textId="6A7DF256" w:rsidR="00887F03" w:rsidRDefault="00887F03" w:rsidP="00357650">
            <w:r>
              <w:t>II</w:t>
            </w:r>
          </w:p>
        </w:tc>
        <w:tc>
          <w:tcPr>
            <w:tcW w:w="3831" w:type="dxa"/>
          </w:tcPr>
          <w:p w14:paraId="7095579B" w14:textId="63E418E4" w:rsidR="00887F03" w:rsidRDefault="00B37A5C" w:rsidP="00357650">
            <w:r>
              <w:t>3,4,9</w:t>
            </w:r>
          </w:p>
        </w:tc>
      </w:tr>
      <w:tr w:rsidR="00887F03" w14:paraId="3474600E" w14:textId="77777777" w:rsidTr="00C25486">
        <w:tc>
          <w:tcPr>
            <w:tcW w:w="1838" w:type="dxa"/>
          </w:tcPr>
          <w:p w14:paraId="635702E4" w14:textId="77777777" w:rsidR="00887F03" w:rsidRDefault="00887F03" w:rsidP="00357650">
            <w:r>
              <w:t>III</w:t>
            </w:r>
          </w:p>
        </w:tc>
        <w:tc>
          <w:tcPr>
            <w:tcW w:w="3831" w:type="dxa"/>
          </w:tcPr>
          <w:p w14:paraId="1C16DEF7" w14:textId="590216E6" w:rsidR="00887F03" w:rsidRDefault="00B37A5C" w:rsidP="00357650">
            <w:r>
              <w:t>5,11</w:t>
            </w:r>
          </w:p>
        </w:tc>
      </w:tr>
      <w:tr w:rsidR="00090A0C" w14:paraId="354ABF4B" w14:textId="77777777" w:rsidTr="00C25486">
        <w:tc>
          <w:tcPr>
            <w:tcW w:w="1838" w:type="dxa"/>
          </w:tcPr>
          <w:p w14:paraId="6D299792" w14:textId="09DCDE7C" w:rsidR="00090A0C" w:rsidRDefault="00090A0C" w:rsidP="00357650">
            <w:r>
              <w:t>IV</w:t>
            </w:r>
          </w:p>
        </w:tc>
        <w:tc>
          <w:tcPr>
            <w:tcW w:w="3831" w:type="dxa"/>
          </w:tcPr>
          <w:p w14:paraId="6FA8AEE7" w14:textId="67EE1846" w:rsidR="00090A0C" w:rsidRDefault="00B37A5C" w:rsidP="00357650">
            <w:r>
              <w:t>1,6,12</w:t>
            </w:r>
          </w:p>
        </w:tc>
      </w:tr>
    </w:tbl>
    <w:p w14:paraId="52B69012" w14:textId="77777777" w:rsidR="00887F03" w:rsidRDefault="00887F03" w:rsidP="00887F03"/>
    <w:p w14:paraId="40C1E3DF" w14:textId="77777777" w:rsidR="00887F03" w:rsidRDefault="00887F03" w:rsidP="00887F03">
      <w:pPr>
        <w:pStyle w:val="Kop3"/>
      </w:pPr>
      <w:bookmarkStart w:id="30" w:name="_Toc523242222"/>
      <w:r w:rsidRPr="006453FE">
        <w:t>Maximumgroentijden</w:t>
      </w:r>
      <w:bookmarkEnd w:id="30"/>
    </w:p>
    <w:p w14:paraId="694FB9FA" w14:textId="77777777" w:rsidR="00887F03" w:rsidRDefault="00887F03" w:rsidP="00887F03">
      <w:r>
        <w:t xml:space="preserve">De maximumgroentijden </w:t>
      </w:r>
      <w:r w:rsidR="00300400">
        <w:t xml:space="preserve">voor ochtend- en avondspits </w:t>
      </w:r>
      <w:r>
        <w:t>staan in de “Excelsheet maximumgroentijden”, zie referenties.</w:t>
      </w:r>
    </w:p>
    <w:p w14:paraId="329E8F1A" w14:textId="77777777" w:rsidR="00300400" w:rsidRDefault="00300400" w:rsidP="00887F03"/>
    <w:p w14:paraId="07E4A5C6" w14:textId="2F5AD7B5" w:rsidR="00300400" w:rsidRDefault="00300400" w:rsidP="00887F03">
      <w:r>
        <w:t>De maximumgroentijd</w:t>
      </w:r>
      <w:r w:rsidR="004B267E">
        <w:t xml:space="preserve"> van elke signaalgroep</w:t>
      </w:r>
      <w:r>
        <w:t xml:space="preserve"> voor de dalperiode </w:t>
      </w:r>
      <w:r w:rsidR="004B267E">
        <w:t xml:space="preserve">is </w:t>
      </w:r>
      <w:r>
        <w:t xml:space="preserve">gelijk aan de laagste waarde van de ochtend- </w:t>
      </w:r>
      <w:r w:rsidR="004B267E">
        <w:t>en</w:t>
      </w:r>
      <w:r>
        <w:t xml:space="preserve"> avondspits.</w:t>
      </w:r>
    </w:p>
    <w:p w14:paraId="5C02EC4D" w14:textId="77777777" w:rsidR="00B10DB2" w:rsidRDefault="00B10DB2" w:rsidP="00887F03"/>
    <w:p w14:paraId="4B11F772" w14:textId="44E7F87C" w:rsidR="00B10DB2" w:rsidRDefault="00B10DB2" w:rsidP="00887F03">
      <w:r>
        <w:t>Tijdens halfstar (Toptrac) is een set max. groentijden actief speciaal voor halfstar. Deze staan stan</w:t>
      </w:r>
      <w:r w:rsidR="00B37A5C">
        <w:t>daard alle op een hoge waarde (6</w:t>
      </w:r>
      <w:r>
        <w:t>0,0s).</w:t>
      </w:r>
    </w:p>
    <w:p w14:paraId="69B861C9" w14:textId="77777777" w:rsidR="008A3689" w:rsidRDefault="008A3689" w:rsidP="00887F03"/>
    <w:p w14:paraId="618C5973" w14:textId="77777777" w:rsidR="008A3689" w:rsidRDefault="008A3689" w:rsidP="008A3689">
      <w:pPr>
        <w:pStyle w:val="Kop3"/>
      </w:pPr>
      <w:bookmarkStart w:id="31" w:name="_Toc523242223"/>
      <w:r>
        <w:t>Optimax</w:t>
      </w:r>
      <w:bookmarkEnd w:id="31"/>
    </w:p>
    <w:p w14:paraId="60506D2A" w14:textId="77777777" w:rsidR="008A3689" w:rsidRDefault="008A3689" w:rsidP="00887F03"/>
    <w:p w14:paraId="0878BCAD" w14:textId="77777777" w:rsidR="009D4770" w:rsidRDefault="008A3689" w:rsidP="00887F03">
      <w:r>
        <w:t>Optimax staat conform de default</w:t>
      </w:r>
      <w:r w:rsidR="009D4770">
        <w:t xml:space="preserve"> </w:t>
      </w:r>
      <w:r>
        <w:t>instellingen aan.</w:t>
      </w:r>
      <w:r w:rsidR="009D4770">
        <w:t xml:space="preserve"> </w:t>
      </w:r>
    </w:p>
    <w:p w14:paraId="70FD863C" w14:textId="77777777" w:rsidR="00887F03" w:rsidRDefault="00887F03" w:rsidP="00887F03">
      <w:pPr>
        <w:pStyle w:val="Kop2"/>
      </w:pPr>
      <w:bookmarkStart w:id="32" w:name="_Toc523242224"/>
      <w:proofErr w:type="spellStart"/>
      <w:r>
        <w:t>Flex</w:t>
      </w:r>
      <w:bookmarkEnd w:id="32"/>
      <w:proofErr w:type="spellEnd"/>
    </w:p>
    <w:p w14:paraId="49139419" w14:textId="77777777" w:rsidR="00887F03" w:rsidRPr="00B23570" w:rsidRDefault="00887F03" w:rsidP="00887F03">
      <w:r>
        <w:t xml:space="preserve">Deze VRI bevat wel de </w:t>
      </w:r>
      <w:proofErr w:type="spellStart"/>
      <w:r>
        <w:t>Flexmodule</w:t>
      </w:r>
      <w:proofErr w:type="spellEnd"/>
      <w:r>
        <w:t>.</w:t>
      </w:r>
      <w:r w:rsidR="001A6102">
        <w:t xml:space="preserve"> Zowel de VA als de halfstarre variant. </w:t>
      </w:r>
    </w:p>
    <w:p w14:paraId="0F2556EE" w14:textId="77777777" w:rsidR="00887F03" w:rsidRDefault="00887F03" w:rsidP="00887F03">
      <w:pPr>
        <w:pStyle w:val="Kop2"/>
      </w:pPr>
      <w:bookmarkStart w:id="33" w:name="_Toc523242225"/>
      <w:r>
        <w:lastRenderedPageBreak/>
        <w:t>Halfstar programma</w:t>
      </w:r>
      <w:bookmarkEnd w:id="33"/>
    </w:p>
    <w:p w14:paraId="2684A5C1" w14:textId="77777777" w:rsidR="00887F03" w:rsidRDefault="00887F03" w:rsidP="00887F03">
      <w:r>
        <w:t>Het halfstar programma wordt niet ingevuld.</w:t>
      </w:r>
      <w:r w:rsidR="001A6102">
        <w:t xml:space="preserve"> Er is alleen een Toptrac signaalplan (PL1) benodigd, deze wordt vanuit de centrale gevuld. </w:t>
      </w:r>
      <w:r w:rsidR="006A45D9">
        <w:t>Wel gelden er de volgende parameters.</w:t>
      </w:r>
    </w:p>
    <w:p w14:paraId="49D7A6EB" w14:textId="367537CE" w:rsidR="006A45D9" w:rsidRDefault="006A45D9" w:rsidP="00887F03">
      <w:r>
        <w:t xml:space="preserve">De cyclische aanvraag </w:t>
      </w:r>
      <w:r w:rsidR="00706F0A">
        <w:t xml:space="preserve">tijdens halfstar </w:t>
      </w:r>
      <w:r w:rsidR="000C73E2">
        <w:t>is schakelbaar. Op fc0</w:t>
      </w:r>
      <w:r>
        <w:t>2</w:t>
      </w:r>
      <w:r w:rsidR="000C73E2">
        <w:t xml:space="preserve"> </w:t>
      </w:r>
      <w:r>
        <w:t xml:space="preserve">staat deze standaard aan. Op de overige </w:t>
      </w:r>
      <w:proofErr w:type="spellStart"/>
      <w:r>
        <w:t>fc’s</w:t>
      </w:r>
      <w:proofErr w:type="spellEnd"/>
      <w:r>
        <w:t xml:space="preserve"> staat deze uit.</w:t>
      </w:r>
    </w:p>
    <w:p w14:paraId="712B5BFC" w14:textId="77777777" w:rsidR="000A0C42" w:rsidRDefault="000A0C42" w:rsidP="00887F03"/>
    <w:p w14:paraId="568C9CF8" w14:textId="74B548A4" w:rsidR="00A87864" w:rsidRDefault="00E42F21" w:rsidP="00A87864">
      <w:r>
        <w:t>Op fc</w:t>
      </w:r>
      <w:r w:rsidR="000C73E2">
        <w:t>08</w:t>
      </w:r>
      <w:r w:rsidR="00A87864">
        <w:t xml:space="preserve"> is een </w:t>
      </w:r>
      <w:proofErr w:type="spellStart"/>
      <w:r w:rsidR="00A87864">
        <w:t>txa</w:t>
      </w:r>
      <w:proofErr w:type="spellEnd"/>
      <w:r w:rsidR="00A87864">
        <w:t>-moment gedefinieerd, PRM TXA0</w:t>
      </w:r>
      <w:r w:rsidR="000C73E2">
        <w:t>8</w:t>
      </w:r>
      <w:r w:rsidR="00A87864">
        <w:t>=15.</w:t>
      </w:r>
    </w:p>
    <w:p w14:paraId="6B6EC13D" w14:textId="1769A66D" w:rsidR="00A87864" w:rsidRDefault="000C73E2" w:rsidP="00A87864">
      <w:r>
        <w:t>Op fc12</w:t>
      </w:r>
      <w:r w:rsidR="00A87864">
        <w:t xml:space="preserve"> is een </w:t>
      </w:r>
      <w:proofErr w:type="spellStart"/>
      <w:r w:rsidR="00A87864">
        <w:t>txa</w:t>
      </w:r>
      <w:proofErr w:type="spellEnd"/>
      <w:r w:rsidR="00A87864">
        <w:t>-</w:t>
      </w:r>
      <w:r>
        <w:t>moment gedefinieerd, PRM TXA12</w:t>
      </w:r>
      <w:r w:rsidR="00E42F21">
        <w:t>=</w:t>
      </w:r>
      <w:r>
        <w:t>15</w:t>
      </w:r>
      <w:r w:rsidR="00A87864">
        <w:t>.</w:t>
      </w:r>
    </w:p>
    <w:p w14:paraId="2EF97D08" w14:textId="77777777" w:rsidR="00A87864" w:rsidRDefault="00A87864" w:rsidP="00887F03"/>
    <w:p w14:paraId="73E3DF7C" w14:textId="0CB085E1" w:rsidR="007371B4" w:rsidRDefault="007371B4" w:rsidP="007371B4">
      <w:r>
        <w:t xml:space="preserve">Op fc01 is een </w:t>
      </w:r>
      <w:proofErr w:type="spellStart"/>
      <w:r>
        <w:t>txc</w:t>
      </w:r>
      <w:proofErr w:type="spellEnd"/>
      <w:r>
        <w:t>-moment gedefinieerd, PRM TXC02=20.</w:t>
      </w:r>
    </w:p>
    <w:p w14:paraId="2774D1DA" w14:textId="5A3F4DA2" w:rsidR="006A45D9" w:rsidRDefault="006A45D9" w:rsidP="00887F03">
      <w:r>
        <w:t>Op fc</w:t>
      </w:r>
      <w:r w:rsidR="000C73E2">
        <w:t>0</w:t>
      </w:r>
      <w:r>
        <w:t xml:space="preserve">2 is een </w:t>
      </w:r>
      <w:proofErr w:type="spellStart"/>
      <w:r>
        <w:t>txc</w:t>
      </w:r>
      <w:proofErr w:type="spellEnd"/>
      <w:r>
        <w:t>-moment gedefinieerd, PRM TXC02=</w:t>
      </w:r>
      <w:r w:rsidR="00A87864">
        <w:t>15</w:t>
      </w:r>
      <w:r>
        <w:t>.</w:t>
      </w:r>
    </w:p>
    <w:p w14:paraId="47A3630C" w14:textId="057EED22" w:rsidR="00706F0A" w:rsidRDefault="000C73E2" w:rsidP="00887F03">
      <w:r>
        <w:t>Op fc03</w:t>
      </w:r>
      <w:r w:rsidR="00706F0A">
        <w:t xml:space="preserve"> is een </w:t>
      </w:r>
      <w:proofErr w:type="spellStart"/>
      <w:r w:rsidR="00706F0A">
        <w:t>txc</w:t>
      </w:r>
      <w:proofErr w:type="spellEnd"/>
      <w:r w:rsidR="00706F0A">
        <w:t>-m</w:t>
      </w:r>
      <w:r w:rsidR="00A87864">
        <w:t>oment gedefinieerd, PRM TXC08=15</w:t>
      </w:r>
      <w:r w:rsidR="00706F0A">
        <w:t>.</w:t>
      </w:r>
    </w:p>
    <w:p w14:paraId="621BAECE" w14:textId="06D93B5C" w:rsidR="000A0C42" w:rsidRDefault="000A0C42" w:rsidP="00887F03"/>
    <w:p w14:paraId="5B0E00CE" w14:textId="77777777" w:rsidR="006A45D9" w:rsidRPr="00B23570" w:rsidRDefault="006A45D9" w:rsidP="00887F03">
      <w:r>
        <w:t xml:space="preserve">De overige PRM TXA/C/E hebben standaard waarde 999. </w:t>
      </w:r>
    </w:p>
    <w:p w14:paraId="4341D539" w14:textId="77777777" w:rsidR="00FC5F6D" w:rsidRDefault="006453FE" w:rsidP="00FC5F6D">
      <w:pPr>
        <w:pStyle w:val="Kop1"/>
      </w:pPr>
      <w:bookmarkStart w:id="34" w:name="_Toc523242226"/>
      <w:proofErr w:type="spellStart"/>
      <w:r>
        <w:lastRenderedPageBreak/>
        <w:t>Signaalgroepinstellingen</w:t>
      </w:r>
      <w:bookmarkEnd w:id="34"/>
      <w:proofErr w:type="spellEnd"/>
    </w:p>
    <w:p w14:paraId="4F9DC53F" w14:textId="77777777" w:rsidR="00FE52F3" w:rsidRPr="00FE52F3" w:rsidRDefault="00FE52F3" w:rsidP="00FE52F3">
      <w:r>
        <w:t>Alle signaalgroepen staan vermeld in het topologiebestand, zie referenties.</w:t>
      </w:r>
    </w:p>
    <w:p w14:paraId="72A4DE0C" w14:textId="77777777" w:rsidR="006453FE" w:rsidRDefault="006453FE" w:rsidP="006453FE">
      <w:pPr>
        <w:pStyle w:val="Kop2"/>
      </w:pPr>
      <w:bookmarkStart w:id="35" w:name="_Toc523242227"/>
      <w:r w:rsidRPr="006453FE">
        <w:t>Wachtstand</w:t>
      </w:r>
      <w:bookmarkEnd w:id="35"/>
    </w:p>
    <w:p w14:paraId="1B9FCE10" w14:textId="2ADAD9FA" w:rsidR="0059000C" w:rsidRDefault="008673D3" w:rsidP="006453FE">
      <w:r>
        <w:t xml:space="preserve">Hier geldt wachtstand rood. </w:t>
      </w:r>
    </w:p>
    <w:p w14:paraId="5CB10EC2" w14:textId="77777777" w:rsidR="006453FE" w:rsidRDefault="006453FE" w:rsidP="006453FE">
      <w:pPr>
        <w:pStyle w:val="Kop2"/>
      </w:pPr>
      <w:bookmarkStart w:id="36" w:name="_Toc523242228"/>
      <w:proofErr w:type="spellStart"/>
      <w:r w:rsidRPr="006453FE">
        <w:t>Vastgroentijden</w:t>
      </w:r>
      <w:bookmarkEnd w:id="36"/>
      <w:proofErr w:type="spellEnd"/>
    </w:p>
    <w:p w14:paraId="302FC04F" w14:textId="20E364E4" w:rsidR="008673D3" w:rsidRDefault="008673D3" w:rsidP="008673D3">
      <w:r>
        <w:t xml:space="preserve">De </w:t>
      </w:r>
      <w:proofErr w:type="spellStart"/>
      <w:r>
        <w:t>vastgroentijden</w:t>
      </w:r>
      <w:proofErr w:type="spellEnd"/>
      <w:r>
        <w:t xml:space="preserve"> zijn volgens de standaard.</w:t>
      </w:r>
    </w:p>
    <w:p w14:paraId="76931649" w14:textId="77777777" w:rsidR="00795985" w:rsidRDefault="00795985" w:rsidP="00795985">
      <w:pPr>
        <w:pStyle w:val="Kop2"/>
      </w:pPr>
      <w:bookmarkStart w:id="37" w:name="_Toc523242229"/>
      <w:r>
        <w:t>Geeltijden</w:t>
      </w:r>
      <w:bookmarkEnd w:id="37"/>
    </w:p>
    <w:p w14:paraId="3724F5F3" w14:textId="77777777" w:rsidR="008673D3" w:rsidRDefault="00795985" w:rsidP="008673D3">
      <w:r>
        <w:t>De geeltijden worden ingesteld conform de CROW-richtlijn</w:t>
      </w:r>
      <w:r w:rsidR="00EF4F7B">
        <w:t xml:space="preserve"> 343, wijziging d.d</w:t>
      </w:r>
      <w:r w:rsidR="008B6B41">
        <w:t>.</w:t>
      </w:r>
      <w:r w:rsidR="00EF4F7B">
        <w:t xml:space="preserve"> 17 februari 2016, zie referenties.</w:t>
      </w:r>
      <w:r w:rsidR="008673D3" w:rsidRPr="008673D3">
        <w:t xml:space="preserve"> </w:t>
      </w:r>
    </w:p>
    <w:p w14:paraId="250F8462" w14:textId="77777777" w:rsidR="00795985" w:rsidRDefault="00795985" w:rsidP="00795985">
      <w:pPr>
        <w:pStyle w:val="Kop2"/>
      </w:pPr>
      <w:bookmarkStart w:id="38" w:name="_Toc523242230"/>
      <w:r>
        <w:t>Garantietijden</w:t>
      </w:r>
      <w:bookmarkEnd w:id="38"/>
    </w:p>
    <w:p w14:paraId="5F565BCC" w14:textId="77777777" w:rsidR="00795985" w:rsidRDefault="0018244F" w:rsidP="00CA248B">
      <w:r>
        <w:t xml:space="preserve">Voor de garantierood-, garantiegeel- en garantiegroentijden gelden de </w:t>
      </w:r>
      <w:proofErr w:type="spellStart"/>
      <w:r>
        <w:t>defaultinstellingen</w:t>
      </w:r>
      <w:proofErr w:type="spellEnd"/>
      <w:r>
        <w:t>.</w:t>
      </w:r>
    </w:p>
    <w:p w14:paraId="0F0C83CB" w14:textId="77777777" w:rsidR="00F57C8D" w:rsidRDefault="00F57C8D" w:rsidP="00F57C8D">
      <w:pPr>
        <w:pStyle w:val="Kop2"/>
      </w:pPr>
      <w:bookmarkStart w:id="39" w:name="_Toc523242231"/>
      <w:r>
        <w:t xml:space="preserve">Wachttijdvoorspellers en </w:t>
      </w:r>
      <w:proofErr w:type="spellStart"/>
      <w:r>
        <w:t>waitsignalering</w:t>
      </w:r>
      <w:bookmarkEnd w:id="39"/>
      <w:proofErr w:type="spellEnd"/>
    </w:p>
    <w:p w14:paraId="2C284BC4" w14:textId="150E87DD" w:rsidR="000733D4" w:rsidRDefault="00E42F21" w:rsidP="00F57C8D">
      <w:r>
        <w:t>N</w:t>
      </w:r>
      <w:r w:rsidR="006E62C0">
        <w:t>iet aanwezig.</w:t>
      </w:r>
    </w:p>
    <w:p w14:paraId="505533B6" w14:textId="77777777" w:rsidR="00A812C5" w:rsidRDefault="00A812C5" w:rsidP="008673D3"/>
    <w:p w14:paraId="4DDEF8FA" w14:textId="74D5E24C" w:rsidR="006C04B0" w:rsidRDefault="006C04B0" w:rsidP="006C04B0">
      <w:pPr>
        <w:pStyle w:val="Kop2"/>
      </w:pPr>
      <w:bookmarkStart w:id="40" w:name="_Toc523242232"/>
      <w:r>
        <w:t>Rateltikkers</w:t>
      </w:r>
      <w:bookmarkEnd w:id="40"/>
    </w:p>
    <w:p w14:paraId="1B9C2A6B" w14:textId="1244D1E3" w:rsidR="00727D40" w:rsidRPr="00397221" w:rsidRDefault="006E62C0" w:rsidP="006C04B0">
      <w:r>
        <w:t>Niet aanwezig.</w:t>
      </w:r>
    </w:p>
    <w:p w14:paraId="0812CDBE" w14:textId="77777777" w:rsidR="006C04B0" w:rsidRDefault="006C04B0" w:rsidP="00F57C8D"/>
    <w:p w14:paraId="20EF725A" w14:textId="77777777" w:rsidR="006453FE" w:rsidRDefault="006453FE" w:rsidP="006453FE">
      <w:pPr>
        <w:pStyle w:val="Kop1"/>
      </w:pPr>
      <w:bookmarkStart w:id="41" w:name="_Toc523242233"/>
      <w:proofErr w:type="spellStart"/>
      <w:r>
        <w:lastRenderedPageBreak/>
        <w:t>Signaalgroepinteracties</w:t>
      </w:r>
      <w:bookmarkEnd w:id="41"/>
      <w:proofErr w:type="spellEnd"/>
    </w:p>
    <w:p w14:paraId="1D029980" w14:textId="77777777" w:rsidR="006677F7" w:rsidRPr="00290823" w:rsidRDefault="006677F7" w:rsidP="006677F7">
      <w:pPr>
        <w:pStyle w:val="Kop2"/>
      </w:pPr>
      <w:bookmarkStart w:id="42" w:name="_Toc523242234"/>
      <w:r w:rsidRPr="00290823">
        <w:t>Deelconflicten</w:t>
      </w:r>
      <w:bookmarkEnd w:id="42"/>
    </w:p>
    <w:p w14:paraId="07C77CD3" w14:textId="153CDBEF" w:rsidR="00347194" w:rsidRDefault="006677F7" w:rsidP="00347194">
      <w:r>
        <w:t>Op het kruispunt komen geen deelconflicten voor.</w:t>
      </w:r>
      <w:r w:rsidR="000733D4">
        <w:t xml:space="preserve"> </w:t>
      </w:r>
    </w:p>
    <w:p w14:paraId="0B0C5C69" w14:textId="77777777" w:rsidR="006677F7" w:rsidRDefault="006677F7" w:rsidP="00FA67CA">
      <w:pPr>
        <w:pStyle w:val="Kop2"/>
      </w:pPr>
      <w:bookmarkStart w:id="43" w:name="_Toc523242235"/>
      <w:r>
        <w:t>Fiets- en voetgangersoversteekplaatsen</w:t>
      </w:r>
      <w:bookmarkEnd w:id="43"/>
    </w:p>
    <w:p w14:paraId="1794DB45" w14:textId="4C1A19AF" w:rsidR="008673D3" w:rsidRDefault="00E42F21" w:rsidP="008673D3">
      <w:r>
        <w:t>Niet aanwezig.</w:t>
      </w:r>
    </w:p>
    <w:p w14:paraId="0C4CA5BC" w14:textId="77777777" w:rsidR="00290823" w:rsidRPr="00290823" w:rsidRDefault="00290823" w:rsidP="00FA67CA">
      <w:pPr>
        <w:pStyle w:val="Kop2"/>
      </w:pPr>
      <w:bookmarkStart w:id="44" w:name="_Toc523242236"/>
      <w:proofErr w:type="spellStart"/>
      <w:r w:rsidRPr="00290823">
        <w:t>Meerealisaties</w:t>
      </w:r>
      <w:bookmarkEnd w:id="44"/>
      <w:proofErr w:type="spellEnd"/>
      <w:r w:rsidRPr="00290823">
        <w:t xml:space="preserve"> </w:t>
      </w:r>
    </w:p>
    <w:p w14:paraId="2E6E2571" w14:textId="711FD287" w:rsidR="008673D3" w:rsidRDefault="00272393" w:rsidP="008673D3">
      <w:r>
        <w:t xml:space="preserve">De volgende </w:t>
      </w:r>
      <w:proofErr w:type="spellStart"/>
      <w:r>
        <w:t>meerealisaties</w:t>
      </w:r>
      <w:proofErr w:type="spellEnd"/>
      <w:r>
        <w:t xml:space="preserve"> worden in de applicatie opgenomen:</w:t>
      </w:r>
    </w:p>
    <w:p w14:paraId="6CDC7056" w14:textId="7FB5F1E1" w:rsidR="00272393" w:rsidRDefault="00272393" w:rsidP="00272393">
      <w:pPr>
        <w:pStyle w:val="Lijstalinea"/>
        <w:numPr>
          <w:ilvl w:val="0"/>
          <w:numId w:val="37"/>
        </w:numPr>
      </w:pPr>
      <w:r>
        <w:t>Fc01 met fc02</w:t>
      </w:r>
    </w:p>
    <w:p w14:paraId="020D3B0E" w14:textId="65EA8910" w:rsidR="00272393" w:rsidRDefault="00272393" w:rsidP="00272393">
      <w:pPr>
        <w:pStyle w:val="Lijstalinea"/>
        <w:numPr>
          <w:ilvl w:val="0"/>
          <w:numId w:val="37"/>
        </w:numPr>
      </w:pPr>
      <w:r>
        <w:t>Fc01 met fc12</w:t>
      </w:r>
    </w:p>
    <w:p w14:paraId="7199234B" w14:textId="20DA8AFF" w:rsidR="00272393" w:rsidRDefault="00272393" w:rsidP="00272393">
      <w:pPr>
        <w:pStyle w:val="Lijstalinea"/>
        <w:numPr>
          <w:ilvl w:val="0"/>
          <w:numId w:val="37"/>
        </w:numPr>
      </w:pPr>
      <w:r>
        <w:t>Fc04 met fc03</w:t>
      </w:r>
    </w:p>
    <w:p w14:paraId="7B1314F3" w14:textId="41276A50" w:rsidR="00272393" w:rsidRDefault="00272393" w:rsidP="00272393">
      <w:pPr>
        <w:pStyle w:val="Lijstalinea"/>
        <w:numPr>
          <w:ilvl w:val="0"/>
          <w:numId w:val="37"/>
        </w:numPr>
      </w:pPr>
      <w:r>
        <w:t>Fc04 met fc05</w:t>
      </w:r>
    </w:p>
    <w:p w14:paraId="202648A5" w14:textId="3747DC67" w:rsidR="00272393" w:rsidRDefault="00272393" w:rsidP="00272393">
      <w:r>
        <w:t xml:space="preserve">Standaard staat ze alle af. </w:t>
      </w:r>
    </w:p>
    <w:p w14:paraId="77636665" w14:textId="37B909CB" w:rsidR="001966A9" w:rsidRPr="00290823" w:rsidRDefault="001966A9" w:rsidP="001966A9">
      <w:pPr>
        <w:pStyle w:val="Kop2"/>
      </w:pPr>
      <w:bookmarkStart w:id="45" w:name="_Toc523242237"/>
      <w:r>
        <w:t>Gelijk- en voorstarts</w:t>
      </w:r>
      <w:bookmarkEnd w:id="45"/>
      <w:r w:rsidRPr="00290823">
        <w:t xml:space="preserve"> </w:t>
      </w:r>
    </w:p>
    <w:p w14:paraId="7D5040CE" w14:textId="2401DDFC" w:rsidR="00E87207" w:rsidRPr="001260D0" w:rsidRDefault="00272393" w:rsidP="008673D3">
      <w:r>
        <w:t>Niet aanwezig.</w:t>
      </w:r>
    </w:p>
    <w:p w14:paraId="57711988" w14:textId="77777777" w:rsidR="00290823" w:rsidRPr="00290823" w:rsidRDefault="00290823" w:rsidP="00FA67CA">
      <w:pPr>
        <w:pStyle w:val="Kop2"/>
      </w:pPr>
      <w:bookmarkStart w:id="46" w:name="_Toc523242238"/>
      <w:r w:rsidRPr="00290823">
        <w:t>Meeverlengen</w:t>
      </w:r>
      <w:bookmarkEnd w:id="46"/>
    </w:p>
    <w:p w14:paraId="28ED545E" w14:textId="77777777" w:rsidR="006226C2" w:rsidRDefault="008659B0" w:rsidP="00290823">
      <w:r>
        <w:t>Voor meeverlengen geldt de default.</w:t>
      </w:r>
    </w:p>
    <w:p w14:paraId="33CA6B72" w14:textId="77777777" w:rsidR="00290823" w:rsidRPr="00290823" w:rsidRDefault="00290823" w:rsidP="00FA67CA">
      <w:pPr>
        <w:pStyle w:val="Kop2"/>
      </w:pPr>
      <w:bookmarkStart w:id="47" w:name="_Toc523242239"/>
      <w:r w:rsidRPr="00290823">
        <w:t>Ontruimingstijden</w:t>
      </w:r>
      <w:bookmarkEnd w:id="47"/>
    </w:p>
    <w:p w14:paraId="06485B93" w14:textId="056EFD69" w:rsidR="00872681" w:rsidRDefault="008659B0" w:rsidP="006E62C0">
      <w:r>
        <w:t xml:space="preserve">De ontruimingstijden zijn opgenomen in </w:t>
      </w:r>
      <w:r w:rsidR="006E62C0">
        <w:t xml:space="preserve">de file </w:t>
      </w:r>
      <w:r w:rsidR="003A5C43" w:rsidRPr="003A5C43">
        <w:t>coconkm9</w:t>
      </w:r>
      <w:r w:rsidR="00E87207">
        <w:t>0</w:t>
      </w:r>
      <w:r w:rsidR="00272393">
        <w:t>1111</w:t>
      </w:r>
      <w:r w:rsidR="003A5C43" w:rsidRPr="003A5C43">
        <w:t>_1</w:t>
      </w:r>
      <w:r w:rsidR="003A5C43">
        <w:t xml:space="preserve">.txt. Deze zijn niet volgens de laatste CROW321 standaard, dus eventuele afwijking van de ontruimingstijd t.o.v. de </w:t>
      </w:r>
      <w:proofErr w:type="spellStart"/>
      <w:r w:rsidR="003A5C43">
        <w:t>garantieontruimingstijd</w:t>
      </w:r>
      <w:proofErr w:type="spellEnd"/>
      <w:r w:rsidR="003A5C43">
        <w:t xml:space="preserve"> is gewenst. </w:t>
      </w:r>
    </w:p>
    <w:p w14:paraId="101680D6" w14:textId="652A3A28" w:rsidR="007371B4" w:rsidRPr="00290823" w:rsidRDefault="007371B4" w:rsidP="007371B4">
      <w:pPr>
        <w:pStyle w:val="Kop2"/>
      </w:pPr>
      <w:bookmarkStart w:id="48" w:name="_Toc523242240"/>
      <w:r>
        <w:t>Knipperbakken</w:t>
      </w:r>
      <w:bookmarkEnd w:id="48"/>
    </w:p>
    <w:p w14:paraId="4A59594C" w14:textId="04994174" w:rsidR="007371B4" w:rsidRDefault="007371B4" w:rsidP="007371B4">
      <w:r>
        <w:t xml:space="preserve">Richtingen 7 en 10 bestaan niet, dit zijn vrije </w:t>
      </w:r>
      <w:proofErr w:type="spellStart"/>
      <w:r>
        <w:t>rechtsaffers</w:t>
      </w:r>
      <w:proofErr w:type="spellEnd"/>
      <w:r w:rsidR="00E371D6">
        <w:t xml:space="preserve"> die voorrang moeten verlenen</w:t>
      </w:r>
      <w:r>
        <w:t xml:space="preserve">. </w:t>
      </w:r>
      <w:r w:rsidR="00E371D6">
        <w:t xml:space="preserve">Wel wordt het verkeer op deze stroken gewaarschuwd met twee knipperbakken (KN7.1/2, KN10.1/2). Deze worden aangestuurd als het kruispunt in “regelen” staat. Zo niet, dan doen ze niks. </w:t>
      </w:r>
    </w:p>
    <w:p w14:paraId="7994E585" w14:textId="77777777" w:rsidR="001260D0" w:rsidRDefault="001260D0">
      <w:pPr>
        <w:spacing w:line="240" w:lineRule="auto"/>
      </w:pPr>
      <w:r>
        <w:br w:type="page"/>
      </w:r>
    </w:p>
    <w:p w14:paraId="6036273C" w14:textId="77777777" w:rsidR="00290823" w:rsidRDefault="00290823" w:rsidP="00FA67CA">
      <w:pPr>
        <w:pStyle w:val="Kop2"/>
      </w:pPr>
      <w:bookmarkStart w:id="49" w:name="_Toc523242241"/>
      <w:r w:rsidRPr="00290823">
        <w:lastRenderedPageBreak/>
        <w:t xml:space="preserve">Koppelingen (voetgangers, harde koppelingen, </w:t>
      </w:r>
      <w:proofErr w:type="spellStart"/>
      <w:r w:rsidR="0062371F">
        <w:t>peloton</w:t>
      </w:r>
      <w:r w:rsidR="006B51EB">
        <w:t>koppelingen</w:t>
      </w:r>
      <w:proofErr w:type="spellEnd"/>
      <w:r w:rsidRPr="00290823">
        <w:t>)</w:t>
      </w:r>
      <w:bookmarkEnd w:id="49"/>
    </w:p>
    <w:p w14:paraId="4A1F9C53" w14:textId="77777777" w:rsidR="003110E5" w:rsidRDefault="003110E5" w:rsidP="00CC69A1">
      <w:r>
        <w:t xml:space="preserve">De volgende </w:t>
      </w:r>
      <w:proofErr w:type="spellStart"/>
      <w:r w:rsidR="0062371F">
        <w:t>peloton</w:t>
      </w:r>
      <w:r>
        <w:t>koppelingen</w:t>
      </w:r>
      <w:proofErr w:type="spellEnd"/>
      <w:r>
        <w:t xml:space="preserve"> zijn aanwezig:</w:t>
      </w:r>
    </w:p>
    <w:tbl>
      <w:tblPr>
        <w:tblStyle w:val="Tabelraster"/>
        <w:tblW w:w="8239" w:type="dxa"/>
        <w:tblLook w:val="04A0" w:firstRow="1" w:lastRow="0" w:firstColumn="1" w:lastColumn="0" w:noHBand="0" w:noVBand="1"/>
      </w:tblPr>
      <w:tblGrid>
        <w:gridCol w:w="400"/>
        <w:gridCol w:w="1329"/>
        <w:gridCol w:w="1527"/>
        <w:gridCol w:w="1359"/>
        <w:gridCol w:w="1362"/>
        <w:gridCol w:w="1109"/>
        <w:gridCol w:w="1153"/>
      </w:tblGrid>
      <w:tr w:rsidR="008F64EF" w14:paraId="7028560E" w14:textId="77777777" w:rsidTr="0054039E">
        <w:tc>
          <w:tcPr>
            <w:tcW w:w="400" w:type="dxa"/>
          </w:tcPr>
          <w:p w14:paraId="39BD02E1" w14:textId="77777777" w:rsidR="008F64EF" w:rsidRDefault="008F64EF" w:rsidP="00CF75D0">
            <w:r>
              <w:t>#</w:t>
            </w:r>
          </w:p>
        </w:tc>
        <w:tc>
          <w:tcPr>
            <w:tcW w:w="1329" w:type="dxa"/>
          </w:tcPr>
          <w:p w14:paraId="23244CB4" w14:textId="77777777" w:rsidR="008F64EF" w:rsidRDefault="008F64EF" w:rsidP="00CF75D0">
            <w:r>
              <w:t>Voedende VRI</w:t>
            </w:r>
          </w:p>
        </w:tc>
        <w:tc>
          <w:tcPr>
            <w:tcW w:w="1527" w:type="dxa"/>
          </w:tcPr>
          <w:p w14:paraId="429F5C7F" w14:textId="77777777" w:rsidR="008F64EF" w:rsidRDefault="008F64EF" w:rsidP="00CF75D0">
            <w:r>
              <w:t>Voedende koplus(-sen)</w:t>
            </w:r>
          </w:p>
        </w:tc>
        <w:tc>
          <w:tcPr>
            <w:tcW w:w="1359" w:type="dxa"/>
          </w:tcPr>
          <w:p w14:paraId="76AC5C6F" w14:textId="77777777" w:rsidR="008F64EF" w:rsidRDefault="008F64EF" w:rsidP="00CF75D0">
            <w:r>
              <w:t>Afvoerende VRI</w:t>
            </w:r>
          </w:p>
        </w:tc>
        <w:tc>
          <w:tcPr>
            <w:tcW w:w="1362" w:type="dxa"/>
          </w:tcPr>
          <w:p w14:paraId="4D630888" w14:textId="77777777" w:rsidR="008F64EF" w:rsidRDefault="008F64EF" w:rsidP="00CF75D0">
            <w:r>
              <w:t>Afvoerende signaalgroep</w:t>
            </w:r>
          </w:p>
        </w:tc>
        <w:tc>
          <w:tcPr>
            <w:tcW w:w="1109" w:type="dxa"/>
          </w:tcPr>
          <w:p w14:paraId="6B4B2D22" w14:textId="77777777" w:rsidR="008F64EF" w:rsidRDefault="008F64EF" w:rsidP="00CF75D0">
            <w:r>
              <w:t xml:space="preserve">Afstand </w:t>
            </w:r>
            <w:proofErr w:type="spellStart"/>
            <w:r>
              <w:t>s.s.</w:t>
            </w:r>
            <w:proofErr w:type="spellEnd"/>
            <w:r>
              <w:t xml:space="preserve"> – </w:t>
            </w:r>
            <w:proofErr w:type="spellStart"/>
            <w:r>
              <w:t>s.s.</w:t>
            </w:r>
            <w:proofErr w:type="spellEnd"/>
          </w:p>
        </w:tc>
        <w:tc>
          <w:tcPr>
            <w:tcW w:w="1153" w:type="dxa"/>
          </w:tcPr>
          <w:p w14:paraId="3E0F687D" w14:textId="77777777" w:rsidR="008F64EF" w:rsidRDefault="008F64EF" w:rsidP="00CF75D0">
            <w:r>
              <w:t>Extra snelheids-meetpunt</w:t>
            </w:r>
          </w:p>
        </w:tc>
      </w:tr>
      <w:tr w:rsidR="00994DC0" w14:paraId="21832972" w14:textId="77777777" w:rsidTr="001119FA">
        <w:tc>
          <w:tcPr>
            <w:tcW w:w="400" w:type="dxa"/>
          </w:tcPr>
          <w:p w14:paraId="2E67C43D" w14:textId="59A447CB" w:rsidR="00994DC0" w:rsidRDefault="007371B4" w:rsidP="001119FA">
            <w:r>
              <w:t>1</w:t>
            </w:r>
          </w:p>
        </w:tc>
        <w:tc>
          <w:tcPr>
            <w:tcW w:w="1329" w:type="dxa"/>
          </w:tcPr>
          <w:p w14:paraId="5DE021E3" w14:textId="12CC8423" w:rsidR="00994DC0" w:rsidRDefault="00994DC0" w:rsidP="001119FA">
            <w:r>
              <w:t>K3062/006E</w:t>
            </w:r>
          </w:p>
        </w:tc>
        <w:tc>
          <w:tcPr>
            <w:tcW w:w="1527" w:type="dxa"/>
          </w:tcPr>
          <w:p w14:paraId="7A80F779" w14:textId="5EA27E56" w:rsidR="00994DC0" w:rsidRDefault="00994DC0" w:rsidP="001119FA">
            <w:r>
              <w:t>D8.1, D8.3</w:t>
            </w:r>
          </w:p>
        </w:tc>
        <w:tc>
          <w:tcPr>
            <w:tcW w:w="1359" w:type="dxa"/>
          </w:tcPr>
          <w:p w14:paraId="40A2E062" w14:textId="77777777" w:rsidR="00994DC0" w:rsidRDefault="00994DC0" w:rsidP="001119FA">
            <w:r>
              <w:t>K3031/0078</w:t>
            </w:r>
          </w:p>
        </w:tc>
        <w:tc>
          <w:tcPr>
            <w:tcW w:w="1362" w:type="dxa"/>
          </w:tcPr>
          <w:p w14:paraId="4386DA28" w14:textId="29F237F7" w:rsidR="00994DC0" w:rsidRDefault="00994DC0" w:rsidP="001119FA">
            <w:r>
              <w:t>Fc68</w:t>
            </w:r>
          </w:p>
        </w:tc>
        <w:tc>
          <w:tcPr>
            <w:tcW w:w="1109" w:type="dxa"/>
          </w:tcPr>
          <w:p w14:paraId="276C001B" w14:textId="2F499EE4" w:rsidR="00994DC0" w:rsidRDefault="00994DC0" w:rsidP="001119FA">
            <w:r>
              <w:t>300</w:t>
            </w:r>
          </w:p>
        </w:tc>
        <w:tc>
          <w:tcPr>
            <w:tcW w:w="1153" w:type="dxa"/>
          </w:tcPr>
          <w:p w14:paraId="754CE1E6" w14:textId="77777777" w:rsidR="00994DC0" w:rsidRDefault="00994DC0" w:rsidP="001119FA">
            <w:r>
              <w:t>nee</w:t>
            </w:r>
          </w:p>
        </w:tc>
      </w:tr>
      <w:tr w:rsidR="00983981" w14:paraId="058524A8" w14:textId="77777777" w:rsidTr="0054039E">
        <w:tc>
          <w:tcPr>
            <w:tcW w:w="400" w:type="dxa"/>
          </w:tcPr>
          <w:p w14:paraId="185A2903" w14:textId="2E11E1CC" w:rsidR="00983981" w:rsidRDefault="00983981" w:rsidP="00CF75D0"/>
        </w:tc>
        <w:tc>
          <w:tcPr>
            <w:tcW w:w="1329" w:type="dxa"/>
          </w:tcPr>
          <w:p w14:paraId="55E4208B" w14:textId="545077D4" w:rsidR="00983981" w:rsidRDefault="00983981" w:rsidP="00CF75D0"/>
        </w:tc>
        <w:tc>
          <w:tcPr>
            <w:tcW w:w="1527" w:type="dxa"/>
          </w:tcPr>
          <w:p w14:paraId="2BC16723" w14:textId="748603E6" w:rsidR="00983981" w:rsidRDefault="00983981" w:rsidP="00CF75D0"/>
        </w:tc>
        <w:tc>
          <w:tcPr>
            <w:tcW w:w="1359" w:type="dxa"/>
          </w:tcPr>
          <w:p w14:paraId="359E801C" w14:textId="530EA969" w:rsidR="00983981" w:rsidRDefault="00983981" w:rsidP="00CF75D0"/>
        </w:tc>
        <w:tc>
          <w:tcPr>
            <w:tcW w:w="1362" w:type="dxa"/>
          </w:tcPr>
          <w:p w14:paraId="1CA57636" w14:textId="40994591" w:rsidR="00983981" w:rsidRDefault="00983981" w:rsidP="00CF75D0"/>
        </w:tc>
        <w:tc>
          <w:tcPr>
            <w:tcW w:w="1109" w:type="dxa"/>
          </w:tcPr>
          <w:p w14:paraId="12B4A666" w14:textId="7BE94F6F" w:rsidR="00983981" w:rsidRDefault="00983981" w:rsidP="00CF75D0"/>
        </w:tc>
        <w:tc>
          <w:tcPr>
            <w:tcW w:w="1153" w:type="dxa"/>
          </w:tcPr>
          <w:p w14:paraId="3760540C" w14:textId="31F0BF58" w:rsidR="00983981" w:rsidRDefault="00983981" w:rsidP="00CF75D0"/>
        </w:tc>
      </w:tr>
      <w:tr w:rsidR="00994DC0" w14:paraId="29ED9907" w14:textId="77777777" w:rsidTr="001119FA">
        <w:tc>
          <w:tcPr>
            <w:tcW w:w="400" w:type="dxa"/>
          </w:tcPr>
          <w:p w14:paraId="23232A7A" w14:textId="2DA403C2" w:rsidR="00994DC0" w:rsidRDefault="007371B4" w:rsidP="00994DC0">
            <w:r>
              <w:t>2</w:t>
            </w:r>
          </w:p>
        </w:tc>
        <w:tc>
          <w:tcPr>
            <w:tcW w:w="1329" w:type="dxa"/>
          </w:tcPr>
          <w:p w14:paraId="172158EC" w14:textId="3286F7A0" w:rsidR="00994DC0" w:rsidRDefault="00994DC0" w:rsidP="00994DC0">
            <w:r>
              <w:t>K3031/0078</w:t>
            </w:r>
          </w:p>
        </w:tc>
        <w:tc>
          <w:tcPr>
            <w:tcW w:w="1527" w:type="dxa"/>
          </w:tcPr>
          <w:p w14:paraId="755D1DF6" w14:textId="069F3DC5" w:rsidR="00994DC0" w:rsidRDefault="00994DC0" w:rsidP="00994DC0">
            <w:r>
              <w:t>D68.1, D68.3</w:t>
            </w:r>
          </w:p>
        </w:tc>
        <w:tc>
          <w:tcPr>
            <w:tcW w:w="1359" w:type="dxa"/>
          </w:tcPr>
          <w:p w14:paraId="10536A78" w14:textId="054F81A3" w:rsidR="00994DC0" w:rsidRDefault="00994DC0" w:rsidP="00994DC0">
            <w:r>
              <w:t>K3049/0082</w:t>
            </w:r>
          </w:p>
        </w:tc>
        <w:tc>
          <w:tcPr>
            <w:tcW w:w="1362" w:type="dxa"/>
          </w:tcPr>
          <w:p w14:paraId="6B283A0F" w14:textId="152496F6" w:rsidR="00994DC0" w:rsidRDefault="00994DC0" w:rsidP="00994DC0">
            <w:r>
              <w:t>Fc02</w:t>
            </w:r>
          </w:p>
        </w:tc>
        <w:tc>
          <w:tcPr>
            <w:tcW w:w="1109" w:type="dxa"/>
          </w:tcPr>
          <w:p w14:paraId="014841B2" w14:textId="5F763596" w:rsidR="00994DC0" w:rsidRDefault="00994DC0" w:rsidP="00994DC0">
            <w:r>
              <w:t>740</w:t>
            </w:r>
          </w:p>
        </w:tc>
        <w:tc>
          <w:tcPr>
            <w:tcW w:w="1153" w:type="dxa"/>
          </w:tcPr>
          <w:p w14:paraId="4C0D0109" w14:textId="7AB65FC5" w:rsidR="00994DC0" w:rsidRDefault="00994DC0" w:rsidP="00994DC0">
            <w:r>
              <w:t>nee</w:t>
            </w:r>
          </w:p>
        </w:tc>
      </w:tr>
    </w:tbl>
    <w:p w14:paraId="2669B0F0" w14:textId="0ED138B6" w:rsidR="003110E5" w:rsidRDefault="00E87207" w:rsidP="00E87207">
      <w:pPr>
        <w:pStyle w:val="Bijschrift"/>
        <w:jc w:val="left"/>
      </w:pPr>
      <w:r>
        <w:t xml:space="preserve">Tabel </w:t>
      </w:r>
      <w:fldSimple w:instr=" SEQ Tabel \* ARABIC ">
        <w:r w:rsidR="004F18D1">
          <w:rPr>
            <w:noProof/>
          </w:rPr>
          <w:t>1</w:t>
        </w:r>
      </w:fldSimple>
      <w:r>
        <w:t xml:space="preserve"> – BRIK-koppelingen</w:t>
      </w:r>
    </w:p>
    <w:p w14:paraId="1D0B1C9B" w14:textId="77777777" w:rsidR="00E87207" w:rsidRDefault="00E87207" w:rsidP="00CC69A1"/>
    <w:p w14:paraId="65813E2B" w14:textId="0830EA5E" w:rsidR="0054039E" w:rsidRDefault="0054039E" w:rsidP="00CC69A1">
      <w:r>
        <w:t xml:space="preserve">Let op dat de snelheid voor alle koppelingen hier 70 km/h bedraagt. </w:t>
      </w:r>
    </w:p>
    <w:p w14:paraId="07166632" w14:textId="77777777" w:rsidR="0054039E" w:rsidRDefault="0054039E" w:rsidP="00CC69A1"/>
    <w:p w14:paraId="3FB5C18D" w14:textId="09C945B7" w:rsidR="00290823" w:rsidRDefault="00773220" w:rsidP="00290823">
      <w:r>
        <w:t>Voor BRIK-koppelingen 1</w:t>
      </w:r>
      <w:r w:rsidR="008F64EF">
        <w:t>-</w:t>
      </w:r>
      <w:r w:rsidR="00994DC0">
        <w:t>2</w:t>
      </w:r>
      <w:r w:rsidR="008F64EF">
        <w:t xml:space="preserve"> zijn er de volgende grenzen m.b.t. tot het gemeten aantal voertuigen in relatie tot het soort ingreep:</w:t>
      </w:r>
    </w:p>
    <w:tbl>
      <w:tblPr>
        <w:tblStyle w:val="Tabelraster"/>
        <w:tblW w:w="0" w:type="auto"/>
        <w:tblLook w:val="04A0" w:firstRow="1" w:lastRow="0" w:firstColumn="1" w:lastColumn="0" w:noHBand="0" w:noVBand="1"/>
      </w:tblPr>
      <w:tblGrid>
        <w:gridCol w:w="1245"/>
        <w:gridCol w:w="1245"/>
        <w:gridCol w:w="1246"/>
        <w:gridCol w:w="1246"/>
      </w:tblGrid>
      <w:tr w:rsidR="00F430DC" w14:paraId="46EEA0D5" w14:textId="77777777" w:rsidTr="00F430DC">
        <w:tc>
          <w:tcPr>
            <w:tcW w:w="1245" w:type="dxa"/>
          </w:tcPr>
          <w:p w14:paraId="3ACF1A4F" w14:textId="77777777" w:rsidR="00F430DC" w:rsidRDefault="00F430DC" w:rsidP="00290823">
            <w:r>
              <w:t>BRIK-#</w:t>
            </w:r>
          </w:p>
        </w:tc>
        <w:tc>
          <w:tcPr>
            <w:tcW w:w="1245" w:type="dxa"/>
          </w:tcPr>
          <w:p w14:paraId="36312B9B" w14:textId="77777777" w:rsidR="00F430DC" w:rsidRDefault="00F430DC" w:rsidP="00290823">
            <w:r>
              <w:t>Niveau 1</w:t>
            </w:r>
          </w:p>
        </w:tc>
        <w:tc>
          <w:tcPr>
            <w:tcW w:w="1246" w:type="dxa"/>
          </w:tcPr>
          <w:p w14:paraId="1762AA29" w14:textId="77777777" w:rsidR="00F430DC" w:rsidRDefault="00F430DC" w:rsidP="00290823">
            <w:r>
              <w:t>Niveau 2</w:t>
            </w:r>
          </w:p>
        </w:tc>
        <w:tc>
          <w:tcPr>
            <w:tcW w:w="1246" w:type="dxa"/>
          </w:tcPr>
          <w:p w14:paraId="3F2699FF" w14:textId="77777777" w:rsidR="00F430DC" w:rsidRDefault="00F430DC" w:rsidP="00290823">
            <w:r>
              <w:t>Niveau 3</w:t>
            </w:r>
          </w:p>
        </w:tc>
      </w:tr>
      <w:tr w:rsidR="00234688" w:rsidRPr="007371B4" w14:paraId="33F88AD4" w14:textId="77777777" w:rsidTr="00F430DC">
        <w:tc>
          <w:tcPr>
            <w:tcW w:w="1245" w:type="dxa"/>
          </w:tcPr>
          <w:p w14:paraId="4B9CD303" w14:textId="1F99AF3D" w:rsidR="00F430DC" w:rsidRPr="007371B4" w:rsidRDefault="00773220" w:rsidP="00290823">
            <w:pPr>
              <w:rPr>
                <w:color w:val="A6A6A6" w:themeColor="background1" w:themeShade="A6"/>
              </w:rPr>
            </w:pPr>
            <w:r w:rsidRPr="007371B4">
              <w:rPr>
                <w:color w:val="A6A6A6" w:themeColor="background1" w:themeShade="A6"/>
              </w:rPr>
              <w:t>1</w:t>
            </w:r>
          </w:p>
        </w:tc>
        <w:tc>
          <w:tcPr>
            <w:tcW w:w="1245" w:type="dxa"/>
          </w:tcPr>
          <w:p w14:paraId="5A57E671" w14:textId="02725D00" w:rsidR="00F430DC" w:rsidRPr="007371B4" w:rsidRDefault="0054039E" w:rsidP="00290823">
            <w:pPr>
              <w:rPr>
                <w:color w:val="A6A6A6" w:themeColor="background1" w:themeShade="A6"/>
              </w:rPr>
            </w:pPr>
            <w:r w:rsidRPr="007371B4">
              <w:rPr>
                <w:color w:val="A6A6A6" w:themeColor="background1" w:themeShade="A6"/>
              </w:rPr>
              <w:t>8</w:t>
            </w:r>
          </w:p>
        </w:tc>
        <w:tc>
          <w:tcPr>
            <w:tcW w:w="1246" w:type="dxa"/>
          </w:tcPr>
          <w:p w14:paraId="79305A69" w14:textId="633B62A4" w:rsidR="00F430DC" w:rsidRPr="007371B4" w:rsidRDefault="00773220" w:rsidP="00290823">
            <w:pPr>
              <w:rPr>
                <w:color w:val="A6A6A6" w:themeColor="background1" w:themeShade="A6"/>
              </w:rPr>
            </w:pPr>
            <w:r w:rsidRPr="007371B4">
              <w:rPr>
                <w:color w:val="A6A6A6" w:themeColor="background1" w:themeShade="A6"/>
              </w:rPr>
              <w:t>1</w:t>
            </w:r>
            <w:r w:rsidR="0054039E" w:rsidRPr="007371B4">
              <w:rPr>
                <w:color w:val="A6A6A6" w:themeColor="background1" w:themeShade="A6"/>
              </w:rPr>
              <w:t>6</w:t>
            </w:r>
          </w:p>
        </w:tc>
        <w:tc>
          <w:tcPr>
            <w:tcW w:w="1246" w:type="dxa"/>
          </w:tcPr>
          <w:p w14:paraId="4F09546C" w14:textId="77777777" w:rsidR="00F430DC" w:rsidRPr="007371B4" w:rsidRDefault="00F430DC" w:rsidP="00290823">
            <w:pPr>
              <w:rPr>
                <w:color w:val="A6A6A6" w:themeColor="background1" w:themeShade="A6"/>
              </w:rPr>
            </w:pPr>
            <w:r w:rsidRPr="007371B4">
              <w:rPr>
                <w:color w:val="A6A6A6" w:themeColor="background1" w:themeShade="A6"/>
              </w:rPr>
              <w:t>9999</w:t>
            </w:r>
          </w:p>
        </w:tc>
      </w:tr>
      <w:tr w:rsidR="00234688" w:rsidRPr="006A72B5" w14:paraId="459F697A" w14:textId="77777777" w:rsidTr="00F430DC">
        <w:tc>
          <w:tcPr>
            <w:tcW w:w="1245" w:type="dxa"/>
          </w:tcPr>
          <w:p w14:paraId="71F2EDC3" w14:textId="1FB52A03" w:rsidR="00773220" w:rsidRPr="006A72B5" w:rsidRDefault="00773220" w:rsidP="00773220">
            <w:r w:rsidRPr="006A72B5">
              <w:t>2</w:t>
            </w:r>
          </w:p>
        </w:tc>
        <w:tc>
          <w:tcPr>
            <w:tcW w:w="1245" w:type="dxa"/>
          </w:tcPr>
          <w:p w14:paraId="0F9840F6" w14:textId="3372D937" w:rsidR="00773220" w:rsidRPr="006A72B5" w:rsidRDefault="0054039E" w:rsidP="00773220">
            <w:r w:rsidRPr="006A72B5">
              <w:t>8</w:t>
            </w:r>
          </w:p>
        </w:tc>
        <w:tc>
          <w:tcPr>
            <w:tcW w:w="1246" w:type="dxa"/>
          </w:tcPr>
          <w:p w14:paraId="5F00DF3A" w14:textId="50A863AE" w:rsidR="00773220" w:rsidRPr="006A72B5" w:rsidRDefault="00773220" w:rsidP="00773220">
            <w:r w:rsidRPr="006A72B5">
              <w:t>1</w:t>
            </w:r>
            <w:r w:rsidR="0054039E" w:rsidRPr="006A72B5">
              <w:t>6</w:t>
            </w:r>
          </w:p>
        </w:tc>
        <w:tc>
          <w:tcPr>
            <w:tcW w:w="1246" w:type="dxa"/>
          </w:tcPr>
          <w:p w14:paraId="3F80A74F" w14:textId="401B8198" w:rsidR="00773220" w:rsidRPr="006A72B5" w:rsidRDefault="00773220" w:rsidP="00773220">
            <w:r w:rsidRPr="006A72B5">
              <w:t>9999</w:t>
            </w:r>
          </w:p>
        </w:tc>
      </w:tr>
    </w:tbl>
    <w:p w14:paraId="34E7C82C" w14:textId="3A137333" w:rsidR="008F64EF" w:rsidRDefault="00E87207" w:rsidP="00E87207">
      <w:pPr>
        <w:pStyle w:val="Bijschrift"/>
        <w:jc w:val="left"/>
      </w:pPr>
      <w:r>
        <w:t xml:space="preserve">Tabel </w:t>
      </w:r>
      <w:fldSimple w:instr=" SEQ Tabel \* ARABIC ">
        <w:r w:rsidR="004F18D1">
          <w:rPr>
            <w:noProof/>
          </w:rPr>
          <w:t>2</w:t>
        </w:r>
      </w:fldSimple>
      <w:r>
        <w:t xml:space="preserve"> – Ingreepniveau BRIK-koppelingen </w:t>
      </w:r>
    </w:p>
    <w:p w14:paraId="2B04F018" w14:textId="77777777" w:rsidR="00E87207" w:rsidRDefault="00E87207" w:rsidP="00290823"/>
    <w:p w14:paraId="49011CAF" w14:textId="284CA3A2" w:rsidR="00234688" w:rsidRDefault="00234688" w:rsidP="00234688">
      <w:bookmarkStart w:id="50" w:name="_Hlk519178442"/>
      <w:r>
        <w:t xml:space="preserve">Brik koppeling </w:t>
      </w:r>
      <w:r w:rsidR="007371B4">
        <w:t>1 wordt</w:t>
      </w:r>
      <w:r>
        <w:t xml:space="preserve"> verstuurd, dus de grenzen zijn alleen in de ontvangende applicatie van belang. </w:t>
      </w:r>
    </w:p>
    <w:bookmarkEnd w:id="50"/>
    <w:p w14:paraId="1EFD4BC1" w14:textId="77777777" w:rsidR="00234688" w:rsidRDefault="00234688" w:rsidP="00290823"/>
    <w:p w14:paraId="3AF71DF2" w14:textId="77777777" w:rsidR="00F430DC" w:rsidRDefault="00F430DC" w:rsidP="00290823">
      <w:r>
        <w:t>Niveau 1 = groen vasthouden</w:t>
      </w:r>
    </w:p>
    <w:p w14:paraId="35449E36" w14:textId="77777777" w:rsidR="00F430DC" w:rsidRDefault="00F430DC" w:rsidP="00290823">
      <w:r>
        <w:t>Niveau 2 = groen vasthouden + bijzonder realiseren</w:t>
      </w:r>
    </w:p>
    <w:p w14:paraId="24765A88" w14:textId="77777777" w:rsidR="00F430DC" w:rsidRDefault="00F430DC" w:rsidP="00290823">
      <w:r>
        <w:t>Niveau 3 =</w:t>
      </w:r>
      <w:r w:rsidRPr="00F430DC">
        <w:t xml:space="preserve"> </w:t>
      </w:r>
      <w:r>
        <w:t>groen vasthouden + bijzonder realiseren + afkappen conflicten</w:t>
      </w:r>
    </w:p>
    <w:p w14:paraId="0B5E17FB" w14:textId="77777777" w:rsidR="00203A71" w:rsidRDefault="00203A71" w:rsidP="00290823"/>
    <w:p w14:paraId="1978315A" w14:textId="77777777" w:rsidR="006453FE" w:rsidRDefault="006453FE" w:rsidP="006453FE">
      <w:pPr>
        <w:pStyle w:val="Kop1"/>
      </w:pPr>
      <w:bookmarkStart w:id="51" w:name="_Toc523242242"/>
      <w:r>
        <w:lastRenderedPageBreak/>
        <w:t>Detectorinstellingen</w:t>
      </w:r>
      <w:bookmarkEnd w:id="51"/>
    </w:p>
    <w:p w14:paraId="330A0617" w14:textId="77777777" w:rsidR="00FE52F3" w:rsidRDefault="00FE52F3" w:rsidP="00FE52F3">
      <w:r>
        <w:t>Alle detectoren staan vermeld in het topologiebestand, zie referenties.</w:t>
      </w:r>
    </w:p>
    <w:p w14:paraId="1FA1B881" w14:textId="77777777" w:rsidR="00DA1D4E" w:rsidRDefault="00DA1D4E" w:rsidP="00FE52F3"/>
    <w:p w14:paraId="4B250969" w14:textId="1D71539F" w:rsidR="00616FF6" w:rsidRDefault="00616FF6" w:rsidP="00FE52F3">
      <w:r>
        <w:t xml:space="preserve">Ten opzichte van de standaardinstellingen gelden </w:t>
      </w:r>
      <w:r w:rsidR="00D775A0">
        <w:t>de volgende</w:t>
      </w:r>
      <w:r w:rsidR="00773220">
        <w:t xml:space="preserve"> afwijkingen.</w:t>
      </w:r>
      <w:r w:rsidR="00775AEF">
        <w:t xml:space="preserve"> </w:t>
      </w:r>
      <w:r w:rsidR="00773220">
        <w:t xml:space="preserve"> </w:t>
      </w:r>
    </w:p>
    <w:p w14:paraId="03261E0A" w14:textId="3A9586EB" w:rsidR="00D775A0" w:rsidRDefault="00D775A0" w:rsidP="00FE52F3"/>
    <w:p w14:paraId="1D541E76" w14:textId="5B355EC9" w:rsidR="00CF1C58" w:rsidRDefault="003C2664" w:rsidP="00FE52F3">
      <w:pPr>
        <w:rPr>
          <w:b/>
          <w:u w:val="single"/>
        </w:rPr>
      </w:pPr>
      <w:r w:rsidRPr="00B43891">
        <w:rPr>
          <w:b/>
          <w:u w:val="single"/>
        </w:rPr>
        <w:t>Filelussen</w:t>
      </w:r>
    </w:p>
    <w:p w14:paraId="60B56A93" w14:textId="3ED0FD80" w:rsidR="002C58C6" w:rsidRDefault="002C58C6" w:rsidP="002C58C6">
      <w:r>
        <w:t>DF</w:t>
      </w:r>
      <w:r w:rsidR="007371B4">
        <w:t>018</w:t>
      </w:r>
      <w:r>
        <w:t>/</w:t>
      </w:r>
      <w:r w:rsidR="00D775A0">
        <w:t>0</w:t>
      </w:r>
      <w:r w:rsidR="007371B4">
        <w:t>1</w:t>
      </w:r>
      <w:r>
        <w:t>9</w:t>
      </w:r>
    </w:p>
    <w:p w14:paraId="137917D4" w14:textId="228F4F6B" w:rsidR="002C58C6" w:rsidRDefault="002C58C6" w:rsidP="002C58C6">
      <w:pPr>
        <w:pStyle w:val="Lijstalinea"/>
        <w:numPr>
          <w:ilvl w:val="0"/>
          <w:numId w:val="27"/>
        </w:numPr>
      </w:pPr>
      <w:r>
        <w:t>bezettijd=6,0s (komt overeen met rijsnelheid van ongeveer 6,5 km/h)</w:t>
      </w:r>
    </w:p>
    <w:p w14:paraId="2793D79D" w14:textId="139E9929" w:rsidR="002C58C6" w:rsidRDefault="002C58C6" w:rsidP="002C58C6">
      <w:pPr>
        <w:pStyle w:val="Lijstalinea"/>
        <w:numPr>
          <w:ilvl w:val="0"/>
          <w:numId w:val="27"/>
        </w:numPr>
      </w:pPr>
      <w:r>
        <w:t>hiaattijd=2,5s (komt overeen met rijsnelheid van ongeveer 15 km/h)</w:t>
      </w:r>
    </w:p>
    <w:p w14:paraId="61872D2E" w14:textId="31455C22" w:rsidR="002C58C6" w:rsidRDefault="002C58C6" w:rsidP="002C58C6"/>
    <w:p w14:paraId="23424B56" w14:textId="21BCA351" w:rsidR="002C58C6" w:rsidRDefault="002C58C6" w:rsidP="002C58C6">
      <w:r>
        <w:t>DF</w:t>
      </w:r>
      <w:r w:rsidR="00D775A0">
        <w:t>0</w:t>
      </w:r>
      <w:r w:rsidR="007371B4">
        <w:t>48</w:t>
      </w:r>
      <w:r>
        <w:t>/</w:t>
      </w:r>
      <w:r w:rsidR="00D775A0">
        <w:t>0</w:t>
      </w:r>
      <w:r w:rsidR="007371B4">
        <w:t>49/059/069</w:t>
      </w:r>
    </w:p>
    <w:p w14:paraId="4150EAD9" w14:textId="5C8FE56B" w:rsidR="002C58C6" w:rsidRDefault="002C58C6" w:rsidP="002C58C6">
      <w:pPr>
        <w:pStyle w:val="Lijstalinea"/>
        <w:numPr>
          <w:ilvl w:val="0"/>
          <w:numId w:val="27"/>
        </w:numPr>
      </w:pPr>
      <w:r>
        <w:t>bezettijd=6,0s (komt overeen met rijsnelheid van ongeveer 6,5 km/h)</w:t>
      </w:r>
    </w:p>
    <w:p w14:paraId="584E610B" w14:textId="77777777" w:rsidR="002C58C6" w:rsidRDefault="002C58C6" w:rsidP="002C58C6">
      <w:pPr>
        <w:pStyle w:val="Lijstalinea"/>
        <w:numPr>
          <w:ilvl w:val="0"/>
          <w:numId w:val="27"/>
        </w:numPr>
      </w:pPr>
      <w:r>
        <w:t>hiaattijd=2,5s (komt overeen met rijsnelheid van ongeveer 15 km/h)</w:t>
      </w:r>
    </w:p>
    <w:p w14:paraId="4CEC6096" w14:textId="5CD216E4" w:rsidR="002C58C6" w:rsidRDefault="002C58C6" w:rsidP="002C58C6"/>
    <w:p w14:paraId="14379F48" w14:textId="2DF14661" w:rsidR="00E42B8C" w:rsidRDefault="00E42B8C" w:rsidP="00E42B8C">
      <w:r>
        <w:t>DF079</w:t>
      </w:r>
    </w:p>
    <w:p w14:paraId="34E63E89" w14:textId="1ECABC78" w:rsidR="00E42B8C" w:rsidRDefault="00E42B8C" w:rsidP="00E42B8C">
      <w:pPr>
        <w:pStyle w:val="Lijstalinea"/>
        <w:numPr>
          <w:ilvl w:val="0"/>
          <w:numId w:val="27"/>
        </w:numPr>
      </w:pPr>
      <w:r>
        <w:t xml:space="preserve">bezettijd=60,0s </w:t>
      </w:r>
    </w:p>
    <w:p w14:paraId="7FF9DC24" w14:textId="77777777" w:rsidR="00E42B8C" w:rsidRDefault="00E42B8C" w:rsidP="00E42B8C">
      <w:pPr>
        <w:pStyle w:val="Lijstalinea"/>
        <w:numPr>
          <w:ilvl w:val="0"/>
          <w:numId w:val="27"/>
        </w:numPr>
      </w:pPr>
      <w:r>
        <w:t>hiaattijd=2,5s (komt overeen met rijsnelheid van ongeveer 15 km/h)</w:t>
      </w:r>
    </w:p>
    <w:p w14:paraId="42584929" w14:textId="77777777" w:rsidR="00E42B8C" w:rsidRDefault="00E42B8C" w:rsidP="007371B4"/>
    <w:p w14:paraId="369D68B9" w14:textId="2F7F5122" w:rsidR="007371B4" w:rsidRDefault="007371B4" w:rsidP="007371B4">
      <w:r>
        <w:t>DF088/089/099</w:t>
      </w:r>
    </w:p>
    <w:p w14:paraId="4FC75BCB" w14:textId="77777777" w:rsidR="007371B4" w:rsidRDefault="007371B4" w:rsidP="007371B4">
      <w:pPr>
        <w:pStyle w:val="Lijstalinea"/>
        <w:numPr>
          <w:ilvl w:val="0"/>
          <w:numId w:val="27"/>
        </w:numPr>
      </w:pPr>
      <w:r>
        <w:t>bezettijd=6,0s (komt overeen met rijsnelheid van ongeveer 6,5 km/h)</w:t>
      </w:r>
    </w:p>
    <w:p w14:paraId="2E196BBD" w14:textId="77777777" w:rsidR="007371B4" w:rsidRDefault="007371B4" w:rsidP="007371B4">
      <w:pPr>
        <w:pStyle w:val="Lijstalinea"/>
        <w:numPr>
          <w:ilvl w:val="0"/>
          <w:numId w:val="27"/>
        </w:numPr>
      </w:pPr>
      <w:r>
        <w:t>hiaattijd=2,5s (komt overeen met rijsnelheid van ongeveer 15 km/h)</w:t>
      </w:r>
    </w:p>
    <w:p w14:paraId="20470834" w14:textId="1C02114B" w:rsidR="007371B4" w:rsidRDefault="007371B4" w:rsidP="007371B4"/>
    <w:p w14:paraId="47B3A46B" w14:textId="21A4F335" w:rsidR="007371B4" w:rsidRDefault="007371B4" w:rsidP="007371B4">
      <w:r>
        <w:t>DF129</w:t>
      </w:r>
    </w:p>
    <w:p w14:paraId="51B7682C" w14:textId="77777777" w:rsidR="007371B4" w:rsidRDefault="007371B4" w:rsidP="007371B4">
      <w:pPr>
        <w:pStyle w:val="Lijstalinea"/>
        <w:numPr>
          <w:ilvl w:val="0"/>
          <w:numId w:val="27"/>
        </w:numPr>
      </w:pPr>
      <w:r>
        <w:t>bezettijd=6,0s (komt overeen met rijsnelheid van ongeveer 6,5 km/h)</w:t>
      </w:r>
    </w:p>
    <w:p w14:paraId="04244EE2" w14:textId="77777777" w:rsidR="007371B4" w:rsidRDefault="007371B4" w:rsidP="007371B4">
      <w:pPr>
        <w:pStyle w:val="Lijstalinea"/>
        <w:numPr>
          <w:ilvl w:val="0"/>
          <w:numId w:val="27"/>
        </w:numPr>
      </w:pPr>
      <w:r>
        <w:t>hiaattijd=2,5s (komt overeen met rijsnelheid van ongeveer 15 km/h)</w:t>
      </w:r>
    </w:p>
    <w:p w14:paraId="165E2E0F" w14:textId="5012F4A5" w:rsidR="007371B4" w:rsidRDefault="007371B4" w:rsidP="007371B4"/>
    <w:p w14:paraId="4313174A" w14:textId="21070D6B" w:rsidR="007371B4" w:rsidRDefault="007371B4" w:rsidP="007371B4">
      <w:r>
        <w:t>DF629/688/689/718/719</w:t>
      </w:r>
    </w:p>
    <w:p w14:paraId="4E714C52" w14:textId="77777777" w:rsidR="007371B4" w:rsidRDefault="007371B4" w:rsidP="007371B4">
      <w:pPr>
        <w:pStyle w:val="Lijstalinea"/>
        <w:numPr>
          <w:ilvl w:val="0"/>
          <w:numId w:val="27"/>
        </w:numPr>
      </w:pPr>
      <w:r>
        <w:t>bezettijd=6,0s (komt overeen met rijsnelheid van ongeveer 6,5 km/h)</w:t>
      </w:r>
    </w:p>
    <w:p w14:paraId="6B89C8D8" w14:textId="77777777" w:rsidR="007371B4" w:rsidRDefault="007371B4" w:rsidP="007371B4">
      <w:pPr>
        <w:pStyle w:val="Lijstalinea"/>
        <w:numPr>
          <w:ilvl w:val="0"/>
          <w:numId w:val="27"/>
        </w:numPr>
      </w:pPr>
      <w:r>
        <w:t>hiaattijd=2,5s (komt overeen met rijsnelheid van ongeveer 15 km/h)</w:t>
      </w:r>
    </w:p>
    <w:p w14:paraId="72503333" w14:textId="54A94502" w:rsidR="00315306" w:rsidRDefault="00315306" w:rsidP="002C58C6"/>
    <w:p w14:paraId="51DADF84" w14:textId="6A1979A9" w:rsidR="00C32351" w:rsidRDefault="00C32351" w:rsidP="00C32351">
      <w:r>
        <w:t>via PTP-koppeling (vanaf K30</w:t>
      </w:r>
      <w:r w:rsidR="007371B4">
        <w:t>31</w:t>
      </w:r>
      <w:r>
        <w:t>):</w:t>
      </w:r>
    </w:p>
    <w:p w14:paraId="54BDA132" w14:textId="0D3FCC99" w:rsidR="00C32351" w:rsidRDefault="00761E0B" w:rsidP="00C32351">
      <w:r>
        <w:t>DF0</w:t>
      </w:r>
      <w:r w:rsidR="007371B4">
        <w:t>2</w:t>
      </w:r>
      <w:r w:rsidR="00C32351">
        <w:t>8/0</w:t>
      </w:r>
      <w:r w:rsidR="007371B4">
        <w:t>3</w:t>
      </w:r>
      <w:r w:rsidR="00C32351">
        <w:t>9 (naam zelf te kiezen, is 30</w:t>
      </w:r>
      <w:r w:rsidR="007371B4">
        <w:t>31</w:t>
      </w:r>
      <w:r>
        <w:t>_0</w:t>
      </w:r>
      <w:r w:rsidR="007371B4">
        <w:t>28/03</w:t>
      </w:r>
      <w:r w:rsidR="00C32351">
        <w:t>9 iets?)</w:t>
      </w:r>
    </w:p>
    <w:p w14:paraId="09DDD7A1" w14:textId="77777777" w:rsidR="00C32351" w:rsidRDefault="00C32351" w:rsidP="00C32351">
      <w:pPr>
        <w:pStyle w:val="Lijstalinea"/>
        <w:numPr>
          <w:ilvl w:val="0"/>
          <w:numId w:val="27"/>
        </w:numPr>
      </w:pPr>
      <w:r>
        <w:t>bezettijd=6,0s (komt overeen met rijsnelheid van ongeveer 6,5 km/h)</w:t>
      </w:r>
    </w:p>
    <w:p w14:paraId="1EA5F483" w14:textId="77777777" w:rsidR="00C32351" w:rsidRDefault="00C32351" w:rsidP="00C32351">
      <w:pPr>
        <w:pStyle w:val="Lijstalinea"/>
        <w:numPr>
          <w:ilvl w:val="0"/>
          <w:numId w:val="27"/>
        </w:numPr>
      </w:pPr>
      <w:r>
        <w:t>hiaattijd=2,5s (komt overeen met rijsnelheid van ongeveer 15 km/h)</w:t>
      </w:r>
    </w:p>
    <w:p w14:paraId="0B0D9982" w14:textId="77777777" w:rsidR="00315306" w:rsidRDefault="00315306" w:rsidP="002C58C6"/>
    <w:p w14:paraId="2C693416" w14:textId="35BC4B1F" w:rsidR="002C58C6" w:rsidRDefault="007371B4" w:rsidP="002C58C6">
      <w:r>
        <w:rPr>
          <w:b/>
          <w:u w:val="single"/>
        </w:rPr>
        <w:t>Tellussen</w:t>
      </w:r>
    </w:p>
    <w:p w14:paraId="0AA5608E" w14:textId="24AEA329" w:rsidR="002C58C6" w:rsidRDefault="002C58C6" w:rsidP="002C58C6">
      <w:r>
        <w:t xml:space="preserve">De </w:t>
      </w:r>
      <w:r w:rsidR="00FD4323">
        <w:t xml:space="preserve">volgende lussen zijn wel </w:t>
      </w:r>
      <w:r>
        <w:t xml:space="preserve">aanwezig, maar </w:t>
      </w:r>
      <w:r w:rsidR="007371B4">
        <w:t>hebben</w:t>
      </w:r>
      <w:r>
        <w:t xml:space="preserve"> geen regeltechnische functie</w:t>
      </w:r>
      <w:r w:rsidR="007371B4">
        <w:t>.</w:t>
      </w:r>
      <w:r w:rsidR="00FD4323">
        <w:t xml:space="preserve"> Dat betreft:</w:t>
      </w:r>
    </w:p>
    <w:p w14:paraId="1AB89AA7" w14:textId="7F235E87" w:rsidR="007371B4" w:rsidRDefault="007371B4" w:rsidP="00FD4323">
      <w:pPr>
        <w:pStyle w:val="Lijstalinea"/>
        <w:numPr>
          <w:ilvl w:val="0"/>
          <w:numId w:val="28"/>
        </w:numPr>
      </w:pPr>
      <w:r>
        <w:t>DT07.1</w:t>
      </w:r>
    </w:p>
    <w:p w14:paraId="38E1E929" w14:textId="72EC66CF" w:rsidR="00B23D12" w:rsidRDefault="007371B4" w:rsidP="00B23D12">
      <w:pPr>
        <w:pStyle w:val="Lijstalinea"/>
        <w:numPr>
          <w:ilvl w:val="0"/>
          <w:numId w:val="28"/>
        </w:numPr>
      </w:pPr>
      <w:r>
        <w:t>DT10.1</w:t>
      </w:r>
    </w:p>
    <w:p w14:paraId="72310038" w14:textId="71B863D1" w:rsidR="000A3C70" w:rsidRDefault="000A3C70" w:rsidP="000A3C70"/>
    <w:p w14:paraId="31F61B04" w14:textId="2E1D8642" w:rsidR="0017009A" w:rsidRPr="00FE52F3" w:rsidRDefault="0017009A" w:rsidP="00234688">
      <w:pPr>
        <w:pStyle w:val="Kop1"/>
      </w:pPr>
      <w:bookmarkStart w:id="52" w:name="_Toc523242243"/>
      <w:r>
        <w:lastRenderedPageBreak/>
        <w:t>Prioriteren</w:t>
      </w:r>
      <w:bookmarkEnd w:id="52"/>
    </w:p>
    <w:p w14:paraId="4977285E" w14:textId="07E1D2ED" w:rsidR="006453FE" w:rsidRDefault="00397221" w:rsidP="0017009A">
      <w:pPr>
        <w:pStyle w:val="Kop2"/>
      </w:pPr>
      <w:bookmarkStart w:id="53" w:name="_Toc523242244"/>
      <w:r>
        <w:t>OV- en HD-</w:t>
      </w:r>
      <w:r w:rsidR="006453FE">
        <w:t>ingrepen</w:t>
      </w:r>
      <w:bookmarkEnd w:id="53"/>
    </w:p>
    <w:p w14:paraId="7B5475A9" w14:textId="64A7A55B" w:rsidR="0079490E" w:rsidRDefault="0079490E" w:rsidP="0079490E">
      <w:r>
        <w:t xml:space="preserve">Voor OV- en </w:t>
      </w:r>
      <w:r w:rsidR="00397221">
        <w:t>HD-</w:t>
      </w:r>
      <w:r>
        <w:t>ingrepen geld</w:t>
      </w:r>
      <w:r w:rsidR="001270EE">
        <w:t>en</w:t>
      </w:r>
      <w:r>
        <w:t xml:space="preserve"> de </w:t>
      </w:r>
      <w:proofErr w:type="spellStart"/>
      <w:r>
        <w:t>default</w:t>
      </w:r>
      <w:r w:rsidR="001270EE">
        <w:t>instellingen</w:t>
      </w:r>
      <w:proofErr w:type="spellEnd"/>
      <w:r>
        <w:t>.</w:t>
      </w:r>
    </w:p>
    <w:p w14:paraId="7232DA97" w14:textId="77777777" w:rsidR="002115A7" w:rsidRDefault="002115A7" w:rsidP="0079490E"/>
    <w:p w14:paraId="23F8B8FC" w14:textId="279A7CFC" w:rsidR="002115A7" w:rsidRDefault="002115A7" w:rsidP="0079490E">
      <w:r>
        <w:t xml:space="preserve">Voor OV-ingrepen geldt dat deze alleen mogen plaatsvinden </w:t>
      </w:r>
      <w:r w:rsidR="00077223">
        <w:t xml:space="preserve">als er geen </w:t>
      </w:r>
      <w:r w:rsidR="004F25BB">
        <w:t>rood</w:t>
      </w:r>
      <w:r w:rsidR="00077223">
        <w:t>tijden</w:t>
      </w:r>
      <w:r w:rsidR="004F25BB">
        <w:t xml:space="preserve"> (met aanvraag)</w:t>
      </w:r>
      <w:r w:rsidR="00077223">
        <w:t xml:space="preserve"> </w:t>
      </w:r>
      <w:r w:rsidR="004F25BB">
        <w:t>&gt;1</w:t>
      </w:r>
      <w:r>
        <w:t>20s</w:t>
      </w:r>
      <w:r w:rsidR="004F25BB">
        <w:t xml:space="preserve"> zijn. </w:t>
      </w:r>
    </w:p>
    <w:p w14:paraId="6CB9A9E8" w14:textId="29B82BBC" w:rsidR="004F18D1" w:rsidRDefault="004F18D1" w:rsidP="0079490E"/>
    <w:p w14:paraId="197287EB" w14:textId="697DD822" w:rsidR="004F18D1" w:rsidRDefault="004F18D1" w:rsidP="0079490E">
      <w:r>
        <w:t xml:space="preserve">Let op, er wordt van uit gegaan dat de iVRI beschikt over een eigen KAR-modem. De huidige wijze van Kar waarbij het modem op K31 gedeeld wordt, is niet meer mogelijk. </w:t>
      </w:r>
    </w:p>
    <w:p w14:paraId="17DD6534" w14:textId="29203DC6" w:rsidR="0017009A" w:rsidRDefault="0017009A" w:rsidP="0017009A">
      <w:pPr>
        <w:pStyle w:val="Kop2"/>
      </w:pPr>
      <w:bookmarkStart w:id="54" w:name="_Toc523242245"/>
      <w:r>
        <w:t>Fietspelotons</w:t>
      </w:r>
      <w:bookmarkEnd w:id="54"/>
      <w:r>
        <w:t xml:space="preserve"> </w:t>
      </w:r>
    </w:p>
    <w:p w14:paraId="708C00A2" w14:textId="07237FF9" w:rsidR="00761E0B" w:rsidRPr="001530EA" w:rsidRDefault="00DA1D4E" w:rsidP="00761E0B">
      <w:r>
        <w:t>Niet aanwezig.</w:t>
      </w:r>
    </w:p>
    <w:p w14:paraId="0AD3763A" w14:textId="77777777" w:rsidR="0017009A" w:rsidRDefault="0017009A" w:rsidP="0017009A">
      <w:pPr>
        <w:pStyle w:val="Kop2"/>
      </w:pPr>
      <w:bookmarkStart w:id="55" w:name="_Toc523242246"/>
      <w:r>
        <w:t>Autopelotons</w:t>
      </w:r>
      <w:bookmarkEnd w:id="55"/>
      <w:r w:rsidR="00AA7E2D">
        <w:t xml:space="preserve"> </w:t>
      </w:r>
    </w:p>
    <w:p w14:paraId="6D6B32BC" w14:textId="3AF13703" w:rsidR="00CF75D0" w:rsidRDefault="00334059" w:rsidP="001530EA">
      <w:r>
        <w:t xml:space="preserve">Op </w:t>
      </w:r>
      <w:r w:rsidR="00E371D6">
        <w:t xml:space="preserve">alle </w:t>
      </w:r>
      <w:proofErr w:type="spellStart"/>
      <w:r w:rsidR="00E371D6">
        <w:t>fc’s</w:t>
      </w:r>
      <w:proofErr w:type="spellEnd"/>
      <w:r w:rsidR="00E371D6">
        <w:t xml:space="preserve">. Fc01 en Fc12 hebben hogere prioriteit dan de overige </w:t>
      </w:r>
      <w:proofErr w:type="spellStart"/>
      <w:r w:rsidR="00E371D6">
        <w:t>fc’s</w:t>
      </w:r>
      <w:proofErr w:type="spellEnd"/>
      <w:r w:rsidR="00CF75D0">
        <w:t xml:space="preserve">. </w:t>
      </w:r>
      <w:r w:rsidR="004F25BB">
        <w:t>Standaa</w:t>
      </w:r>
      <w:r w:rsidR="00DA1D4E">
        <w:t>rd staan ze</w:t>
      </w:r>
      <w:r w:rsidR="004F25BB">
        <w:t xml:space="preserve"> uit.</w:t>
      </w:r>
      <w:r w:rsidR="00E16088">
        <w:t xml:space="preserve"> </w:t>
      </w:r>
    </w:p>
    <w:p w14:paraId="448641D2" w14:textId="77777777" w:rsidR="0017009A" w:rsidRDefault="0017009A" w:rsidP="0017009A">
      <w:pPr>
        <w:pStyle w:val="Kop2"/>
      </w:pPr>
      <w:bookmarkStart w:id="56" w:name="_Toc523242247"/>
      <w:r>
        <w:t>Vrachtwagenpelotons</w:t>
      </w:r>
      <w:bookmarkEnd w:id="56"/>
      <w:r w:rsidR="00AA7E2D">
        <w:t xml:space="preserve"> </w:t>
      </w:r>
    </w:p>
    <w:p w14:paraId="6D97E1F0" w14:textId="77777777" w:rsidR="001530EA" w:rsidRPr="001530EA" w:rsidRDefault="001530EA" w:rsidP="001530EA">
      <w:r>
        <w:t xml:space="preserve">Niet van toepassing. </w:t>
      </w:r>
    </w:p>
    <w:p w14:paraId="76C3AD6B" w14:textId="77777777" w:rsidR="0017009A" w:rsidRDefault="0017009A" w:rsidP="0017009A">
      <w:pPr>
        <w:pStyle w:val="Kop2"/>
      </w:pPr>
      <w:bookmarkStart w:id="57" w:name="_Toc523242248"/>
      <w:r>
        <w:t>Gevaarlijke stoffen</w:t>
      </w:r>
      <w:bookmarkEnd w:id="57"/>
      <w:r w:rsidR="00AA7E2D">
        <w:t xml:space="preserve"> </w:t>
      </w:r>
    </w:p>
    <w:p w14:paraId="4BE0DE2D" w14:textId="6FB5F046" w:rsidR="001530EA" w:rsidRDefault="001530EA" w:rsidP="001530EA">
      <w:r>
        <w:t xml:space="preserve">Niet van toepassing. </w:t>
      </w:r>
    </w:p>
    <w:p w14:paraId="242A70C5" w14:textId="02044B8B" w:rsidR="00066219" w:rsidRDefault="00066219" w:rsidP="00066219">
      <w:pPr>
        <w:pStyle w:val="Kop2"/>
      </w:pPr>
      <w:bookmarkStart w:id="58" w:name="_Toc523242249"/>
      <w:r>
        <w:t>Geleiding uitpubliek SC Heracles</w:t>
      </w:r>
      <w:bookmarkEnd w:id="58"/>
    </w:p>
    <w:p w14:paraId="1C9E2964" w14:textId="6BC97B0C" w:rsidR="00066219" w:rsidRDefault="00066219" w:rsidP="00066219">
      <w:r>
        <w:t>Door bediening van een schakelaar (via verkeer.nu centrale) kunnen er scenario’s geactiveerd worden om uitpubliek van/naar SC Heracles te geleiden. Het is de bedoeling dat de bewuste richting waarop de colonne rijdt, gegarandeerd naar groen gaat en groen blijft totdat het scenario wordt uitgeschakeld. In de huidige VRI-app worden hiervoor HD-ingrepen gebruikt (voornaamste reden daarvan is dat er bij lange ingrepen geen fasebewaking optreedt</w:t>
      </w:r>
      <w:r w:rsidR="000F2DD2">
        <w:t>, anders was een OV-ingreep ook prima geweest</w:t>
      </w:r>
      <w:r>
        <w:t xml:space="preserve">). Zou dat in de C-ITS-app ook gebruikt worden, dan </w:t>
      </w:r>
      <w:r w:rsidR="006D1A9A">
        <w:t>zijn</w:t>
      </w:r>
      <w:r>
        <w:t xml:space="preserve"> er </w:t>
      </w:r>
      <w:r w:rsidR="006D1A9A">
        <w:t>twee</w:t>
      </w:r>
      <w:r>
        <w:t xml:space="preserve"> afwijkende </w:t>
      </w:r>
      <w:r w:rsidR="000F2DD2">
        <w:t>HD-</w:t>
      </w:r>
      <w:r w:rsidR="006D1A9A">
        <w:t>ingre</w:t>
      </w:r>
      <w:r>
        <w:t>p</w:t>
      </w:r>
      <w:r w:rsidR="006D1A9A">
        <w:t>en</w:t>
      </w:r>
      <w:r>
        <w:t xml:space="preserve"> nodig met alleen </w:t>
      </w:r>
      <w:r w:rsidR="00DA1D4E">
        <w:t>fc</w:t>
      </w:r>
      <w:r w:rsidR="00E371D6">
        <w:t>03</w:t>
      </w:r>
      <w:r w:rsidR="006D1A9A">
        <w:t xml:space="preserve"> en alleen </w:t>
      </w:r>
      <w:r w:rsidR="00DA1D4E">
        <w:t>fc</w:t>
      </w:r>
      <w:r w:rsidR="00E371D6">
        <w:t>04</w:t>
      </w:r>
      <w:r>
        <w:t xml:space="preserve"> (dus geen </w:t>
      </w:r>
      <w:r w:rsidR="006D1A9A">
        <w:t xml:space="preserve">hele poot </w:t>
      </w:r>
      <w:r>
        <w:t>zoals standaard). Maar een andere vorm van realisatieverzoek mag ook, zolang de prioriteit maar zeer hoog is</w:t>
      </w:r>
      <w:r w:rsidR="000F2DD2">
        <w:t xml:space="preserve"> (op gelijke hoogte als HD, hoger dan OV)</w:t>
      </w:r>
      <w:r>
        <w:t>, en het langdurig vasthouden van de ingreep geen fasebewaking tot gevolg heeft.</w:t>
      </w:r>
    </w:p>
    <w:p w14:paraId="379CC6E6" w14:textId="1C9F26E2" w:rsidR="00066219" w:rsidRDefault="00066219" w:rsidP="00066219">
      <w:r>
        <w:t xml:space="preserve">Zie voor verdere uitwerking van deze afhandeling hoofdstuk </w:t>
      </w:r>
      <w:r>
        <w:fldChar w:fldCharType="begin"/>
      </w:r>
      <w:r>
        <w:instrText xml:space="preserve"> REF _Ref519703714 \r \h </w:instrText>
      </w:r>
      <w:r>
        <w:fldChar w:fldCharType="separate"/>
      </w:r>
      <w:r w:rsidR="004F18D1">
        <w:t>8.2</w:t>
      </w:r>
      <w:r>
        <w:fldChar w:fldCharType="end"/>
      </w:r>
      <w:r>
        <w:t xml:space="preserve"> op pagina </w:t>
      </w:r>
      <w:r>
        <w:fldChar w:fldCharType="begin"/>
      </w:r>
      <w:r>
        <w:instrText xml:space="preserve"> PAGEREF _Ref519703714 \h </w:instrText>
      </w:r>
      <w:r>
        <w:fldChar w:fldCharType="separate"/>
      </w:r>
      <w:r w:rsidR="004F18D1">
        <w:rPr>
          <w:noProof/>
        </w:rPr>
        <w:t>15</w:t>
      </w:r>
      <w:r>
        <w:fldChar w:fldCharType="end"/>
      </w:r>
      <w:r>
        <w:t>.</w:t>
      </w:r>
    </w:p>
    <w:p w14:paraId="5AD0C8B3" w14:textId="77777777" w:rsidR="00E7651B" w:rsidRDefault="00E7651B">
      <w:pPr>
        <w:spacing w:line="240" w:lineRule="auto"/>
        <w:rPr>
          <w:b/>
          <w:sz w:val="24"/>
        </w:rPr>
      </w:pPr>
      <w:bookmarkStart w:id="59" w:name="_Toc518927032"/>
      <w:r>
        <w:br w:type="page"/>
      </w:r>
    </w:p>
    <w:p w14:paraId="4A1746D9" w14:textId="2B2F90BF" w:rsidR="00091C60" w:rsidRDefault="00091C60" w:rsidP="00091C60">
      <w:pPr>
        <w:pStyle w:val="Kop2"/>
      </w:pPr>
      <w:bookmarkStart w:id="60" w:name="_Toc523242250"/>
      <w:r>
        <w:lastRenderedPageBreak/>
        <w:t>Onderlinge volgorde prioriteit</w:t>
      </w:r>
      <w:bookmarkEnd w:id="59"/>
      <w:bookmarkEnd w:id="60"/>
      <w:r>
        <w:t xml:space="preserve"> </w:t>
      </w:r>
    </w:p>
    <w:p w14:paraId="7A05CAA5" w14:textId="77777777" w:rsidR="00091C60" w:rsidRDefault="00091C60" w:rsidP="00091C60">
      <w:r>
        <w:t>In afwijking tot de standaard geldt de volgende onderlinge volgorde voor prioriteit:</w:t>
      </w:r>
    </w:p>
    <w:p w14:paraId="4B3C17A6" w14:textId="6652117F" w:rsidR="00091C60" w:rsidRDefault="00091C60" w:rsidP="00091C60">
      <w:pPr>
        <w:pStyle w:val="Lijstalinea"/>
        <w:numPr>
          <w:ilvl w:val="0"/>
          <w:numId w:val="21"/>
        </w:numPr>
      </w:pPr>
      <w:r>
        <w:t>HD-ingrepen</w:t>
      </w:r>
    </w:p>
    <w:p w14:paraId="75762035" w14:textId="39084CA8" w:rsidR="00091C60" w:rsidRDefault="00091C60" w:rsidP="00091C60">
      <w:pPr>
        <w:pStyle w:val="Lijstalinea"/>
        <w:numPr>
          <w:ilvl w:val="0"/>
          <w:numId w:val="21"/>
        </w:numPr>
      </w:pPr>
      <w:r>
        <w:t>Heracles-ingreep</w:t>
      </w:r>
    </w:p>
    <w:p w14:paraId="5B6410F2" w14:textId="77777777" w:rsidR="00091C60" w:rsidRDefault="00091C60" w:rsidP="00091C60">
      <w:pPr>
        <w:pStyle w:val="Lijstalinea"/>
        <w:numPr>
          <w:ilvl w:val="0"/>
          <w:numId w:val="21"/>
        </w:numPr>
      </w:pPr>
      <w:r>
        <w:t>OV-ingrepen</w:t>
      </w:r>
    </w:p>
    <w:p w14:paraId="28EB055B" w14:textId="77777777" w:rsidR="00091C60" w:rsidRDefault="00091C60" w:rsidP="00091C60">
      <w:pPr>
        <w:pStyle w:val="Lijstalinea"/>
        <w:numPr>
          <w:ilvl w:val="0"/>
          <w:numId w:val="21"/>
        </w:numPr>
      </w:pPr>
      <w:r>
        <w:t>File stroomafwaarts (</w:t>
      </w:r>
      <w:proofErr w:type="spellStart"/>
      <w:r>
        <w:t>fsa</w:t>
      </w:r>
      <w:proofErr w:type="spellEnd"/>
      <w:r>
        <w:t>)</w:t>
      </w:r>
    </w:p>
    <w:p w14:paraId="5B394E0C" w14:textId="77777777" w:rsidR="00091C60" w:rsidRPr="00EF2940" w:rsidRDefault="00091C60" w:rsidP="00091C60">
      <w:pPr>
        <w:pStyle w:val="Lijstalinea"/>
        <w:numPr>
          <w:ilvl w:val="0"/>
          <w:numId w:val="21"/>
        </w:numPr>
      </w:pPr>
      <w:r>
        <w:t>File stroomopwaarts (</w:t>
      </w:r>
      <w:proofErr w:type="spellStart"/>
      <w:r>
        <w:t>fso</w:t>
      </w:r>
      <w:proofErr w:type="spellEnd"/>
      <w:r>
        <w:t>)</w:t>
      </w:r>
    </w:p>
    <w:p w14:paraId="407401F8" w14:textId="77777777" w:rsidR="00091C60" w:rsidRDefault="00091C60" w:rsidP="00091C60"/>
    <w:p w14:paraId="3D7C583E" w14:textId="77777777" w:rsidR="00091C60" w:rsidRPr="0079490E" w:rsidRDefault="00091C60" w:rsidP="00091C60">
      <w:r>
        <w:t xml:space="preserve">Dit vloeit voort uit de wens van de klant dat </w:t>
      </w:r>
      <w:proofErr w:type="spellStart"/>
      <w:r>
        <w:t>fsa</w:t>
      </w:r>
      <w:proofErr w:type="spellEnd"/>
      <w:r>
        <w:t xml:space="preserve">-ingrepen niet geldig zijn voor richtingen waar zich dan via KAR een OV-voertuig heeft </w:t>
      </w:r>
      <w:proofErr w:type="spellStart"/>
      <w:r>
        <w:t>ingemeld</w:t>
      </w:r>
      <w:proofErr w:type="spellEnd"/>
      <w:r>
        <w:t xml:space="preserve">. Op richtingen waar geen OV-ingreep plaats vindt, daar blijft de </w:t>
      </w:r>
      <w:proofErr w:type="spellStart"/>
      <w:r>
        <w:t>fsa</w:t>
      </w:r>
      <w:proofErr w:type="spellEnd"/>
      <w:r>
        <w:t xml:space="preserve"> wel gewoon actief. Zodra in OV-ingreep voorbij is, doet die OV-richting ook weer gewoon mee in de </w:t>
      </w:r>
      <w:proofErr w:type="spellStart"/>
      <w:r>
        <w:t>fsa</w:t>
      </w:r>
      <w:proofErr w:type="spellEnd"/>
      <w:r>
        <w:t xml:space="preserve">. </w:t>
      </w:r>
    </w:p>
    <w:p w14:paraId="46C967B8" w14:textId="77777777" w:rsidR="00066219" w:rsidRDefault="00066219" w:rsidP="001530EA"/>
    <w:p w14:paraId="10F05D08" w14:textId="77777777" w:rsidR="006453FE" w:rsidRDefault="008603A3" w:rsidP="006453FE">
      <w:pPr>
        <w:pStyle w:val="Kop1"/>
      </w:pPr>
      <w:bookmarkStart w:id="61" w:name="_Ref516836987"/>
      <w:bookmarkStart w:id="62" w:name="_Ref516836995"/>
      <w:bookmarkStart w:id="63" w:name="_Toc523242251"/>
      <w:r>
        <w:lastRenderedPageBreak/>
        <w:t>Klokperioden</w:t>
      </w:r>
      <w:bookmarkEnd w:id="61"/>
      <w:bookmarkEnd w:id="62"/>
      <w:bookmarkEnd w:id="63"/>
    </w:p>
    <w:p w14:paraId="702DC5C8" w14:textId="77777777" w:rsidR="009D4770" w:rsidRDefault="00F82AF5" w:rsidP="00F82AF5">
      <w:r>
        <w:t>Qua klokperioden gelden de volgende afwijkingen:</w:t>
      </w:r>
    </w:p>
    <w:p w14:paraId="27098D9B" w14:textId="77777777" w:rsidR="00CF75D0" w:rsidRDefault="00CF75D0" w:rsidP="00F82AF5">
      <w:proofErr w:type="spellStart"/>
      <w:r>
        <w:t>Kp</w:t>
      </w:r>
      <w:proofErr w:type="spellEnd"/>
      <w:r>
        <w:t xml:space="preserve"> FLX1</w:t>
      </w:r>
      <w:r w:rsidR="009D4770">
        <w:t xml:space="preserve"> is altijd uit</w:t>
      </w:r>
    </w:p>
    <w:p w14:paraId="348A4834" w14:textId="77777777" w:rsidR="009D4770" w:rsidRDefault="009D4770" w:rsidP="00F82AF5">
      <w:proofErr w:type="spellStart"/>
      <w:r>
        <w:t>Kp</w:t>
      </w:r>
      <w:proofErr w:type="spellEnd"/>
      <w:r>
        <w:t xml:space="preserve"> HS1 is </w:t>
      </w:r>
      <w:r w:rsidR="00915607">
        <w:t xml:space="preserve">-naar ik vermoed- </w:t>
      </w:r>
      <w:r>
        <w:t>niet relevant</w:t>
      </w:r>
      <w:r w:rsidR="0076452C">
        <w:t xml:space="preserve"> </w:t>
      </w:r>
      <w:r w:rsidR="00915607">
        <w:t>omdat er alleen Toptrac is (geen</w:t>
      </w:r>
      <w:r w:rsidR="0076452C">
        <w:t xml:space="preserve"> regulier halfstar programma</w:t>
      </w:r>
      <w:r w:rsidR="00915607">
        <w:t>). Deze is dus a</w:t>
      </w:r>
      <w:r w:rsidR="0076452C">
        <w:t>ltijd aan</w:t>
      </w:r>
      <w:r w:rsidR="00915607">
        <w:t>.</w:t>
      </w:r>
    </w:p>
    <w:p w14:paraId="3800C503" w14:textId="77777777" w:rsidR="009D4770" w:rsidRDefault="009D4770" w:rsidP="00F82AF5">
      <w:proofErr w:type="spellStart"/>
      <w:r>
        <w:t>Kp</w:t>
      </w:r>
      <w:proofErr w:type="spellEnd"/>
      <w:r>
        <w:t xml:space="preserve"> TTT1 Is altijd aan</w:t>
      </w:r>
    </w:p>
    <w:p w14:paraId="1092E0EE" w14:textId="77777777" w:rsidR="009D4770" w:rsidRDefault="009D4770" w:rsidP="00F82AF5"/>
    <w:p w14:paraId="6DCBBFF5" w14:textId="0D2AD852" w:rsidR="009D4770" w:rsidRDefault="009D4770" w:rsidP="00F82AF5">
      <w:r>
        <w:t xml:space="preserve">De klokperiode voor </w:t>
      </w:r>
      <w:proofErr w:type="spellStart"/>
      <w:r w:rsidR="005B6335">
        <w:t>Toptrac</w:t>
      </w:r>
      <w:r>
        <w:t>Flex</w:t>
      </w:r>
      <w:proofErr w:type="spellEnd"/>
      <w:r>
        <w:t xml:space="preserve"> is altijd</w:t>
      </w:r>
      <w:r w:rsidR="0076452C">
        <w:t xml:space="preserve"> aan. Net zoals bij </w:t>
      </w:r>
      <w:proofErr w:type="spellStart"/>
      <w:r w:rsidR="0076452C">
        <w:t>FLXx</w:t>
      </w:r>
      <w:proofErr w:type="spellEnd"/>
      <w:r w:rsidR="0076452C">
        <w:t xml:space="preserve">, </w:t>
      </w:r>
      <w:proofErr w:type="spellStart"/>
      <w:r w:rsidR="0076452C">
        <w:t>HSx</w:t>
      </w:r>
      <w:proofErr w:type="spellEnd"/>
      <w:r w:rsidR="0076452C">
        <w:t xml:space="preserve"> en </w:t>
      </w:r>
      <w:proofErr w:type="spellStart"/>
      <w:r w:rsidR="0076452C">
        <w:t>TTTx</w:t>
      </w:r>
      <w:proofErr w:type="spellEnd"/>
      <w:r w:rsidR="0076452C">
        <w:t xml:space="preserve"> 3 apart instelbare klokperiodes. </w:t>
      </w:r>
    </w:p>
    <w:p w14:paraId="64CC49FA" w14:textId="69CCD2A6" w:rsidR="00E16088" w:rsidRPr="00F82AF5" w:rsidRDefault="00E16088" w:rsidP="00F82AF5"/>
    <w:p w14:paraId="3C900E5E" w14:textId="77777777" w:rsidR="008603A3" w:rsidRDefault="008603A3" w:rsidP="008603A3">
      <w:pPr>
        <w:pStyle w:val="Kop1"/>
      </w:pPr>
      <w:bookmarkStart w:id="64" w:name="_Toc523242252"/>
      <w:r>
        <w:lastRenderedPageBreak/>
        <w:t>Specials</w:t>
      </w:r>
      <w:bookmarkEnd w:id="64"/>
    </w:p>
    <w:p w14:paraId="7D84096E" w14:textId="77777777" w:rsidR="00D130FA" w:rsidRDefault="00D130FA">
      <w:pPr>
        <w:spacing w:line="240" w:lineRule="auto"/>
      </w:pPr>
      <w:r>
        <w:t>De volgende specials zijn van toepassing:</w:t>
      </w:r>
    </w:p>
    <w:p w14:paraId="18C16CB3" w14:textId="77777777" w:rsidR="00B36326" w:rsidRDefault="00B36326" w:rsidP="00B36326">
      <w:pPr>
        <w:pStyle w:val="Kop2"/>
      </w:pPr>
      <w:bookmarkStart w:id="65" w:name="_Toc523242253"/>
      <w:r>
        <w:t>Seriële koppeling</w:t>
      </w:r>
      <w:bookmarkEnd w:id="65"/>
    </w:p>
    <w:p w14:paraId="5CFEB9D1" w14:textId="77777777" w:rsidR="009B0522" w:rsidRPr="003B4D8D" w:rsidRDefault="009B0522" w:rsidP="009B0522">
      <w:pPr>
        <w:spacing w:line="240" w:lineRule="auto"/>
      </w:pPr>
      <w:r>
        <w:t xml:space="preserve">Er wordt een </w:t>
      </w:r>
      <w:proofErr w:type="spellStart"/>
      <w:r>
        <w:t>levensignaal</w:t>
      </w:r>
      <w:proofErr w:type="spellEnd"/>
      <w:r>
        <w:t xml:space="preserve"> gegenereerd dat naar de buur VRI’s wordt gestuurd. Dit </w:t>
      </w:r>
      <w:proofErr w:type="spellStart"/>
      <w:r>
        <w:t>levensignaal</w:t>
      </w:r>
      <w:proofErr w:type="spellEnd"/>
      <w:r>
        <w:t xml:space="preserve"> mag een continu-op-signaal zijn (i.p.v. pulseren), dat waar is zolang de toestand “regelen” is. </w:t>
      </w:r>
    </w:p>
    <w:p w14:paraId="245F7787" w14:textId="77777777" w:rsidR="009B0522" w:rsidRDefault="009B0522" w:rsidP="00F14BA9">
      <w:pPr>
        <w:spacing w:line="240" w:lineRule="auto"/>
        <w:rPr>
          <w:b/>
          <w:u w:val="single"/>
        </w:rPr>
      </w:pPr>
    </w:p>
    <w:p w14:paraId="2102FCFA" w14:textId="332B6F74" w:rsidR="003E6916" w:rsidRPr="003E6916" w:rsidRDefault="00FD4323" w:rsidP="00F14BA9">
      <w:pPr>
        <w:spacing w:line="240" w:lineRule="auto"/>
        <w:rPr>
          <w:b/>
          <w:u w:val="single"/>
        </w:rPr>
      </w:pPr>
      <w:r>
        <w:rPr>
          <w:b/>
          <w:u w:val="single"/>
        </w:rPr>
        <w:t>ALM-3</w:t>
      </w:r>
      <w:r w:rsidR="003E6916" w:rsidRPr="003E6916">
        <w:rPr>
          <w:b/>
          <w:u w:val="single"/>
        </w:rPr>
        <w:t>0</w:t>
      </w:r>
      <w:r w:rsidR="00E371D6">
        <w:rPr>
          <w:b/>
          <w:u w:val="single"/>
        </w:rPr>
        <w:t>31</w:t>
      </w:r>
      <w:r w:rsidR="003E6916" w:rsidRPr="003E6916">
        <w:rPr>
          <w:b/>
          <w:u w:val="single"/>
        </w:rPr>
        <w:t xml:space="preserve"> - iVRI-ID 792</w:t>
      </w:r>
      <w:r>
        <w:rPr>
          <w:b/>
          <w:u w:val="single"/>
        </w:rPr>
        <w:t>2</w:t>
      </w:r>
      <w:r w:rsidR="003E6916" w:rsidRPr="003E6916">
        <w:rPr>
          <w:b/>
          <w:u w:val="single"/>
        </w:rPr>
        <w:t>-00</w:t>
      </w:r>
      <w:r w:rsidR="00E371D6">
        <w:rPr>
          <w:b/>
          <w:u w:val="single"/>
        </w:rPr>
        <w:t>78</w:t>
      </w:r>
    </w:p>
    <w:p w14:paraId="16A96D74" w14:textId="6C77D7E5" w:rsidR="003E6916" w:rsidRDefault="003E6916" w:rsidP="003E6916">
      <w:pPr>
        <w:spacing w:line="240" w:lineRule="auto"/>
      </w:pPr>
      <w:r>
        <w:t>Er is een seriële verbinding (op IP-basis) van PTP naar K</w:t>
      </w:r>
      <w:r w:rsidR="000951BE">
        <w:t>3</w:t>
      </w:r>
      <w:r w:rsidR="006D1A9A">
        <w:t>0</w:t>
      </w:r>
      <w:r w:rsidR="00E371D6">
        <w:t>31</w:t>
      </w:r>
      <w:r w:rsidR="00FD4323">
        <w:t xml:space="preserve"> (iVRI-ID 7922</w:t>
      </w:r>
      <w:r>
        <w:t>-00</w:t>
      </w:r>
      <w:r w:rsidR="00E371D6">
        <w:t>78</w:t>
      </w:r>
      <w:r>
        <w:t>). Hierover worden -naast de BRIK-koppelingen- de volgende zaken doorgegeven.</w:t>
      </w:r>
    </w:p>
    <w:p w14:paraId="7CD8B355" w14:textId="77777777" w:rsidR="003E6916" w:rsidRDefault="003E6916" w:rsidP="003E6916">
      <w:pPr>
        <w:spacing w:line="240" w:lineRule="auto"/>
      </w:pPr>
    </w:p>
    <w:p w14:paraId="702FA519" w14:textId="77777777" w:rsidR="006D1A9A" w:rsidRDefault="006D1A9A" w:rsidP="006D1A9A">
      <w:pPr>
        <w:spacing w:line="240" w:lineRule="auto"/>
      </w:pPr>
      <w:r>
        <w:t>Inkomend:</w:t>
      </w:r>
    </w:p>
    <w:p w14:paraId="4B82755E" w14:textId="77777777" w:rsidR="00E371D6" w:rsidRDefault="00E371D6" w:rsidP="00E371D6">
      <w:pPr>
        <w:pStyle w:val="Lijstalinea"/>
        <w:numPr>
          <w:ilvl w:val="0"/>
          <w:numId w:val="33"/>
        </w:numPr>
        <w:spacing w:line="240" w:lineRule="auto"/>
      </w:pPr>
      <w:r>
        <w:t>Leven signaal K3031</w:t>
      </w:r>
    </w:p>
    <w:p w14:paraId="66DD648C" w14:textId="77777777" w:rsidR="00E371D6" w:rsidRDefault="00E371D6" w:rsidP="00E371D6">
      <w:pPr>
        <w:pStyle w:val="Lijstalinea"/>
        <w:numPr>
          <w:ilvl w:val="0"/>
          <w:numId w:val="33"/>
        </w:numPr>
        <w:spacing w:line="240" w:lineRule="auto"/>
      </w:pPr>
      <w:r>
        <w:t>Is FD029</w:t>
      </w:r>
    </w:p>
    <w:p w14:paraId="5667410D" w14:textId="523762AB" w:rsidR="00E371D6" w:rsidRDefault="00E371D6" w:rsidP="00E371D6">
      <w:pPr>
        <w:pStyle w:val="Lijstalinea"/>
        <w:numPr>
          <w:ilvl w:val="0"/>
          <w:numId w:val="33"/>
        </w:numPr>
        <w:spacing w:line="240" w:lineRule="auto"/>
      </w:pPr>
      <w:r>
        <w:t>Is FD039</w:t>
      </w:r>
    </w:p>
    <w:p w14:paraId="31D116E2" w14:textId="77777777" w:rsidR="00E371D6" w:rsidRDefault="00E371D6" w:rsidP="00E371D6">
      <w:pPr>
        <w:spacing w:line="240" w:lineRule="auto"/>
      </w:pPr>
    </w:p>
    <w:p w14:paraId="3E37F7DB" w14:textId="77777777" w:rsidR="006D1A9A" w:rsidRDefault="006D1A9A" w:rsidP="006D1A9A">
      <w:pPr>
        <w:spacing w:line="240" w:lineRule="auto"/>
      </w:pPr>
      <w:r>
        <w:t>Uitgaand:</w:t>
      </w:r>
    </w:p>
    <w:p w14:paraId="55D60057" w14:textId="77777777" w:rsidR="00E371D6" w:rsidRDefault="00E371D6" w:rsidP="00E371D6">
      <w:pPr>
        <w:pStyle w:val="Lijstalinea"/>
        <w:numPr>
          <w:ilvl w:val="0"/>
          <w:numId w:val="38"/>
        </w:numPr>
        <w:spacing w:line="240" w:lineRule="auto"/>
      </w:pPr>
      <w:r w:rsidRPr="006D1A9A">
        <w:t>Leven signaal K306</w:t>
      </w:r>
      <w:r>
        <w:t>2</w:t>
      </w:r>
      <w:r w:rsidRPr="006D1A9A">
        <w:t xml:space="preserve"> </w:t>
      </w:r>
    </w:p>
    <w:p w14:paraId="0DD7E0C0" w14:textId="77777777" w:rsidR="00E371D6" w:rsidRDefault="00E371D6" w:rsidP="00E371D6">
      <w:pPr>
        <w:pStyle w:val="Lijstalinea"/>
        <w:numPr>
          <w:ilvl w:val="0"/>
          <w:numId w:val="38"/>
        </w:numPr>
        <w:spacing w:line="240" w:lineRule="auto"/>
      </w:pPr>
      <w:r>
        <w:t>Is DF688</w:t>
      </w:r>
    </w:p>
    <w:p w14:paraId="46340CA5" w14:textId="06C83522" w:rsidR="00E371D6" w:rsidRDefault="00E371D6" w:rsidP="00E371D6">
      <w:pPr>
        <w:pStyle w:val="Lijstalinea"/>
        <w:numPr>
          <w:ilvl w:val="0"/>
          <w:numId w:val="38"/>
        </w:numPr>
        <w:spacing w:line="240" w:lineRule="auto"/>
      </w:pPr>
      <w:r>
        <w:t>Is DF689</w:t>
      </w:r>
    </w:p>
    <w:p w14:paraId="24A36861" w14:textId="77777777" w:rsidR="000D315B" w:rsidRDefault="000D315B" w:rsidP="000D315B">
      <w:pPr>
        <w:pStyle w:val="Kop2"/>
      </w:pPr>
      <w:bookmarkStart w:id="66" w:name="_Ref519703714"/>
      <w:bookmarkStart w:id="67" w:name="_Toc523242254"/>
      <w:r>
        <w:t>Parallelle koppelsignalen</w:t>
      </w:r>
      <w:bookmarkEnd w:id="67"/>
      <w:r>
        <w:t xml:space="preserve"> </w:t>
      </w:r>
    </w:p>
    <w:p w14:paraId="2BE80B29" w14:textId="77777777" w:rsidR="000D315B" w:rsidRPr="00AC7ACA" w:rsidRDefault="000D315B" w:rsidP="000D315B">
      <w:pPr>
        <w:pStyle w:val="Kop3"/>
      </w:pPr>
      <w:bookmarkStart w:id="68" w:name="_Toc523242255"/>
      <w:r>
        <w:t>K3031/FR900384</w:t>
      </w:r>
      <w:bookmarkEnd w:id="68"/>
    </w:p>
    <w:p w14:paraId="0000E709" w14:textId="77777777" w:rsidR="000D315B" w:rsidRDefault="000D315B" w:rsidP="000D315B">
      <w:r>
        <w:t xml:space="preserve">Is 8001 t/m 8008 zijn t.b.v. parallelle koppelingen met K3031. Deze zijn niet meer relevant, er komt immers een PTP-koppeling. De andere kant op geldt hetzelfde voor </w:t>
      </w:r>
      <w:proofErr w:type="spellStart"/>
      <w:r>
        <w:t>us</w:t>
      </w:r>
      <w:proofErr w:type="spellEnd"/>
      <w:r>
        <w:t xml:space="preserve"> m129 t/m </w:t>
      </w:r>
      <w:proofErr w:type="spellStart"/>
      <w:r>
        <w:t>us</w:t>
      </w:r>
      <w:proofErr w:type="spellEnd"/>
      <w:r>
        <w:t xml:space="preserve"> m136.</w:t>
      </w:r>
    </w:p>
    <w:p w14:paraId="3DABEE28" w14:textId="77777777" w:rsidR="000D315B" w:rsidRDefault="000D315B" w:rsidP="000D315B"/>
    <w:p w14:paraId="07DC3C9E" w14:textId="77777777" w:rsidR="000D315B" w:rsidRDefault="000D315B" w:rsidP="000D315B">
      <w:pPr>
        <w:pStyle w:val="Kop3"/>
      </w:pPr>
      <w:bookmarkStart w:id="69" w:name="_Toc523242256"/>
      <w:r>
        <w:t>K3033/FR900487</w:t>
      </w:r>
      <w:bookmarkEnd w:id="69"/>
    </w:p>
    <w:p w14:paraId="270E309F" w14:textId="77777777" w:rsidR="000D315B" w:rsidRDefault="000D315B" w:rsidP="000D315B">
      <w:r>
        <w:t>Ingangssignalen (huidig)</w:t>
      </w:r>
    </w:p>
    <w:tbl>
      <w:tblPr>
        <w:tblStyle w:val="Tabelraster"/>
        <w:tblW w:w="0" w:type="auto"/>
        <w:tblLook w:val="04A0" w:firstRow="1" w:lastRow="0" w:firstColumn="1" w:lastColumn="0" w:noHBand="0" w:noVBand="1"/>
      </w:tblPr>
      <w:tblGrid>
        <w:gridCol w:w="1106"/>
        <w:gridCol w:w="2340"/>
        <w:gridCol w:w="4619"/>
      </w:tblGrid>
      <w:tr w:rsidR="000D315B" w14:paraId="0E5F2207" w14:textId="77777777" w:rsidTr="000D315B">
        <w:tc>
          <w:tcPr>
            <w:tcW w:w="1106" w:type="dxa"/>
          </w:tcPr>
          <w:p w14:paraId="666C1894" w14:textId="77777777" w:rsidR="000D315B" w:rsidRDefault="000D315B" w:rsidP="000D315B">
            <w:r>
              <w:t>is-naam</w:t>
            </w:r>
          </w:p>
        </w:tc>
        <w:tc>
          <w:tcPr>
            <w:tcW w:w="2340" w:type="dxa"/>
          </w:tcPr>
          <w:p w14:paraId="5BF7D748" w14:textId="77777777" w:rsidR="000D315B" w:rsidRDefault="000D315B" w:rsidP="000D315B">
            <w:r>
              <w:t>Inhoud van het signaal</w:t>
            </w:r>
          </w:p>
        </w:tc>
        <w:tc>
          <w:tcPr>
            <w:tcW w:w="4619" w:type="dxa"/>
          </w:tcPr>
          <w:p w14:paraId="4E0AC61D" w14:textId="77777777" w:rsidR="000D315B" w:rsidRDefault="000D315B" w:rsidP="000D315B">
            <w:r>
              <w:t>opmerking</w:t>
            </w:r>
          </w:p>
        </w:tc>
      </w:tr>
      <w:tr w:rsidR="000D315B" w14:paraId="6FD9BF0F" w14:textId="77777777" w:rsidTr="000D315B">
        <w:tc>
          <w:tcPr>
            <w:tcW w:w="1106" w:type="dxa"/>
          </w:tcPr>
          <w:p w14:paraId="72A911B3" w14:textId="77777777" w:rsidR="000D315B" w:rsidRDefault="000D315B" w:rsidP="000D315B">
            <w:r>
              <w:t>8009</w:t>
            </w:r>
          </w:p>
        </w:tc>
        <w:tc>
          <w:tcPr>
            <w:tcW w:w="2340" w:type="dxa"/>
          </w:tcPr>
          <w:p w14:paraId="5B18F1D8" w14:textId="77777777" w:rsidR="000D315B" w:rsidRDefault="000D315B" w:rsidP="000D315B">
            <w:r>
              <w:t>groentoestand fc11</w:t>
            </w:r>
          </w:p>
        </w:tc>
        <w:tc>
          <w:tcPr>
            <w:tcW w:w="4619" w:type="dxa"/>
          </w:tcPr>
          <w:p w14:paraId="6702C202" w14:textId="77777777" w:rsidR="000D315B" w:rsidRDefault="000D315B" w:rsidP="000D315B">
            <w:r>
              <w:t>wordt gebruikt voor vrije/peloton koppeling K33/fc11</w:t>
            </w:r>
            <w:r>
              <w:sym w:font="Wingdings" w:char="F0E0"/>
            </w:r>
            <w:r>
              <w:t xml:space="preserve">K62/fc08. </w:t>
            </w:r>
          </w:p>
        </w:tc>
      </w:tr>
      <w:tr w:rsidR="000D315B" w14:paraId="6B378D25" w14:textId="77777777" w:rsidTr="000D315B">
        <w:tc>
          <w:tcPr>
            <w:tcW w:w="1106" w:type="dxa"/>
          </w:tcPr>
          <w:p w14:paraId="0F8397B7" w14:textId="77777777" w:rsidR="000D315B" w:rsidRDefault="000D315B" w:rsidP="000D315B">
            <w:r>
              <w:t>8010</w:t>
            </w:r>
          </w:p>
        </w:tc>
        <w:tc>
          <w:tcPr>
            <w:tcW w:w="2340" w:type="dxa"/>
          </w:tcPr>
          <w:p w14:paraId="4660054C" w14:textId="77777777" w:rsidR="000D315B" w:rsidRDefault="000D315B" w:rsidP="000D315B">
            <w:r>
              <w:t>bezetting D11.1</w:t>
            </w:r>
          </w:p>
        </w:tc>
        <w:tc>
          <w:tcPr>
            <w:tcW w:w="4619" w:type="dxa"/>
          </w:tcPr>
          <w:p w14:paraId="6CB808D4" w14:textId="77777777" w:rsidR="000D315B" w:rsidRDefault="000D315B" w:rsidP="000D315B">
            <w:r>
              <w:t>wordt gebruikt voor vrije/peloton koppeling K33/fc11</w:t>
            </w:r>
            <w:r>
              <w:sym w:font="Wingdings" w:char="F0E0"/>
            </w:r>
            <w:r>
              <w:t>K62/fc08.</w:t>
            </w:r>
          </w:p>
        </w:tc>
      </w:tr>
      <w:tr w:rsidR="000D315B" w14:paraId="6F24E994" w14:textId="77777777" w:rsidTr="000D315B">
        <w:tc>
          <w:tcPr>
            <w:tcW w:w="1106" w:type="dxa"/>
          </w:tcPr>
          <w:p w14:paraId="4D2EC671" w14:textId="77777777" w:rsidR="000D315B" w:rsidRDefault="000D315B" w:rsidP="000D315B">
            <w:r>
              <w:t>8011</w:t>
            </w:r>
          </w:p>
        </w:tc>
        <w:tc>
          <w:tcPr>
            <w:tcW w:w="2340" w:type="dxa"/>
          </w:tcPr>
          <w:p w14:paraId="167FBC96" w14:textId="77777777" w:rsidR="000D315B" w:rsidRDefault="000D315B" w:rsidP="000D315B">
            <w:proofErr w:type="spellStart"/>
            <w:r>
              <w:t>haltelus</w:t>
            </w:r>
            <w:proofErr w:type="spellEnd"/>
            <w:r>
              <w:t xml:space="preserve"> 51.9</w:t>
            </w:r>
          </w:p>
        </w:tc>
        <w:tc>
          <w:tcPr>
            <w:tcW w:w="4619" w:type="dxa"/>
          </w:tcPr>
          <w:p w14:paraId="3D7290AC" w14:textId="77777777" w:rsidR="000D315B" w:rsidRDefault="000D315B" w:rsidP="000D315B">
            <w:r>
              <w:t>wordt in huidige VRI niet gebruikt</w:t>
            </w:r>
          </w:p>
        </w:tc>
      </w:tr>
      <w:tr w:rsidR="000D315B" w14:paraId="6185101E" w14:textId="77777777" w:rsidTr="000D315B">
        <w:tc>
          <w:tcPr>
            <w:tcW w:w="1106" w:type="dxa"/>
          </w:tcPr>
          <w:p w14:paraId="7621BD76" w14:textId="77777777" w:rsidR="000D315B" w:rsidRDefault="000D315B" w:rsidP="000D315B">
            <w:r>
              <w:t>8012</w:t>
            </w:r>
          </w:p>
        </w:tc>
        <w:tc>
          <w:tcPr>
            <w:tcW w:w="2340" w:type="dxa"/>
          </w:tcPr>
          <w:p w14:paraId="076E4AE3" w14:textId="77777777" w:rsidR="000D315B" w:rsidRDefault="000D315B" w:rsidP="000D315B">
            <w:r>
              <w:t>File actief DF11.9</w:t>
            </w:r>
          </w:p>
        </w:tc>
        <w:tc>
          <w:tcPr>
            <w:tcW w:w="4619" w:type="dxa"/>
          </w:tcPr>
          <w:p w14:paraId="2D3B930C" w14:textId="77777777" w:rsidR="000D315B" w:rsidRDefault="000D315B" w:rsidP="000D315B">
            <w:r>
              <w:t>wordt in huidige VRI niet gebruikt</w:t>
            </w:r>
          </w:p>
        </w:tc>
      </w:tr>
      <w:tr w:rsidR="000D315B" w14:paraId="50A469BA" w14:textId="77777777" w:rsidTr="000D315B">
        <w:tc>
          <w:tcPr>
            <w:tcW w:w="1106" w:type="dxa"/>
          </w:tcPr>
          <w:p w14:paraId="48C84A28" w14:textId="77777777" w:rsidR="000D315B" w:rsidRDefault="000D315B" w:rsidP="000D315B">
            <w:r>
              <w:t>8013</w:t>
            </w:r>
          </w:p>
        </w:tc>
        <w:tc>
          <w:tcPr>
            <w:tcW w:w="2340" w:type="dxa"/>
          </w:tcPr>
          <w:p w14:paraId="46D1B2A7" w14:textId="77777777" w:rsidR="000D315B" w:rsidRDefault="000D315B" w:rsidP="000D315B">
            <w:r>
              <w:t>HD-</w:t>
            </w:r>
            <w:proofErr w:type="spellStart"/>
            <w:r>
              <w:t>voorinmelding</w:t>
            </w:r>
            <w:proofErr w:type="spellEnd"/>
          </w:p>
        </w:tc>
        <w:tc>
          <w:tcPr>
            <w:tcW w:w="4619" w:type="dxa"/>
          </w:tcPr>
          <w:p w14:paraId="75BF8D80" w14:textId="135DFA85" w:rsidR="000D315B" w:rsidRDefault="000D315B" w:rsidP="000D315B">
            <w:r>
              <w:t>wordt in huidige app gebruikt om HD-ingreep op fc08 (K62) en fc68 (K31) te doen. Dat is niet meer nodig, dat regelen K31 en K62 zelfstandig</w:t>
            </w:r>
            <w:r w:rsidR="004F18D1">
              <w:t xml:space="preserve"> d.m.v. KAR</w:t>
            </w:r>
            <w:r>
              <w:t>.</w:t>
            </w:r>
          </w:p>
        </w:tc>
      </w:tr>
      <w:tr w:rsidR="000D315B" w14:paraId="0655BC06" w14:textId="77777777" w:rsidTr="000D315B">
        <w:tc>
          <w:tcPr>
            <w:tcW w:w="1106" w:type="dxa"/>
          </w:tcPr>
          <w:p w14:paraId="4E78D2B8" w14:textId="77777777" w:rsidR="000D315B" w:rsidRDefault="000D315B" w:rsidP="000D315B">
            <w:r>
              <w:t>8014</w:t>
            </w:r>
          </w:p>
        </w:tc>
        <w:tc>
          <w:tcPr>
            <w:tcW w:w="2340" w:type="dxa"/>
          </w:tcPr>
          <w:p w14:paraId="0C38C7FF" w14:textId="77777777" w:rsidR="000D315B" w:rsidRDefault="000D315B" w:rsidP="000D315B">
            <w:r>
              <w:t>OV-</w:t>
            </w:r>
            <w:proofErr w:type="spellStart"/>
            <w:r>
              <w:t>voorinmelding</w:t>
            </w:r>
            <w:proofErr w:type="spellEnd"/>
          </w:p>
        </w:tc>
        <w:tc>
          <w:tcPr>
            <w:tcW w:w="4619" w:type="dxa"/>
          </w:tcPr>
          <w:p w14:paraId="795D2B5E" w14:textId="77777777" w:rsidR="000D315B" w:rsidRDefault="000D315B" w:rsidP="000D315B">
            <w:r>
              <w:t>wordt in huidige VRI niet gebruikt</w:t>
            </w:r>
          </w:p>
        </w:tc>
      </w:tr>
      <w:tr w:rsidR="000D315B" w14:paraId="5E6F7317" w14:textId="77777777" w:rsidTr="000D315B">
        <w:tc>
          <w:tcPr>
            <w:tcW w:w="1106" w:type="dxa"/>
          </w:tcPr>
          <w:p w14:paraId="221AE3DC" w14:textId="77777777" w:rsidR="000D315B" w:rsidRDefault="000D315B" w:rsidP="000D315B">
            <w:r>
              <w:t>8015</w:t>
            </w:r>
          </w:p>
        </w:tc>
        <w:tc>
          <w:tcPr>
            <w:tcW w:w="2340" w:type="dxa"/>
          </w:tcPr>
          <w:p w14:paraId="7CA432CE" w14:textId="77777777" w:rsidR="000D315B" w:rsidRDefault="000D315B" w:rsidP="000D315B">
            <w:r>
              <w:t>reserve 7</w:t>
            </w:r>
          </w:p>
        </w:tc>
        <w:tc>
          <w:tcPr>
            <w:tcW w:w="4619" w:type="dxa"/>
          </w:tcPr>
          <w:p w14:paraId="423DF868" w14:textId="77777777" w:rsidR="000D315B" w:rsidRDefault="000D315B" w:rsidP="000D315B">
            <w:r>
              <w:t>wordt in huidige VRI niet gebruikt</w:t>
            </w:r>
          </w:p>
        </w:tc>
      </w:tr>
      <w:tr w:rsidR="000D315B" w14:paraId="2C2F5D46" w14:textId="77777777" w:rsidTr="000D315B">
        <w:tc>
          <w:tcPr>
            <w:tcW w:w="1106" w:type="dxa"/>
          </w:tcPr>
          <w:p w14:paraId="749F13DE" w14:textId="77777777" w:rsidR="000D315B" w:rsidRDefault="000D315B" w:rsidP="000D315B">
            <w:r>
              <w:t>8016</w:t>
            </w:r>
          </w:p>
        </w:tc>
        <w:tc>
          <w:tcPr>
            <w:tcW w:w="2340" w:type="dxa"/>
          </w:tcPr>
          <w:p w14:paraId="15CA15AD" w14:textId="77777777" w:rsidR="000D315B" w:rsidRDefault="000D315B" w:rsidP="000D315B">
            <w:r>
              <w:t>reserve 8</w:t>
            </w:r>
          </w:p>
        </w:tc>
        <w:tc>
          <w:tcPr>
            <w:tcW w:w="4619" w:type="dxa"/>
          </w:tcPr>
          <w:p w14:paraId="04AE423A" w14:textId="77777777" w:rsidR="000D315B" w:rsidRDefault="000D315B" w:rsidP="000D315B">
            <w:r>
              <w:t>wordt in huidige VRI niet gebruikt</w:t>
            </w:r>
          </w:p>
        </w:tc>
      </w:tr>
    </w:tbl>
    <w:p w14:paraId="301A14BB" w14:textId="77777777" w:rsidR="000D315B" w:rsidRDefault="000D315B" w:rsidP="000D315B"/>
    <w:p w14:paraId="739A1CA7" w14:textId="63CE8213" w:rsidR="000D315B" w:rsidRDefault="000D315B" w:rsidP="000D315B">
      <w:r>
        <w:t xml:space="preserve">Conclusie is dat in de huidige app alleen is8009 en 8010 worden gebruikt. Het voorstel is om dit in de nieuwe applicatie niet te doen. Fc11/K33 voedt namelijk met één rijstrook terwijl fc08/K62 met </w:t>
      </w:r>
      <w:r>
        <w:lastRenderedPageBreak/>
        <w:t>twee stroken afrijdt</w:t>
      </w:r>
      <w:r w:rsidR="004F18D1">
        <w:t>, tevens is er ook een 3</w:t>
      </w:r>
      <w:r w:rsidR="004F18D1" w:rsidRPr="004F18D1">
        <w:rPr>
          <w:vertAlign w:val="superscript"/>
        </w:rPr>
        <w:t>e</w:t>
      </w:r>
      <w:r w:rsidR="004F18D1">
        <w:t xml:space="preserve"> opstelstrook voor fc09</w:t>
      </w:r>
      <w:r>
        <w:t xml:space="preserve">. </w:t>
      </w:r>
      <w:r w:rsidR="004F18D1">
        <w:t xml:space="preserve">In deze situatie vrije </w:t>
      </w:r>
      <w:r>
        <w:t xml:space="preserve">koppelen </w:t>
      </w:r>
      <w:r w:rsidR="004F18D1">
        <w:t xml:space="preserve">is </w:t>
      </w:r>
      <w:r>
        <w:t>erg inefficiënt. Geen van de inkomende signalen vanaf K33 wordt dus gebruikt.</w:t>
      </w:r>
    </w:p>
    <w:p w14:paraId="7A4A20E2" w14:textId="77777777" w:rsidR="000D315B" w:rsidRDefault="000D315B" w:rsidP="000D315B"/>
    <w:p w14:paraId="08DC85CD" w14:textId="77777777" w:rsidR="000D315B" w:rsidRDefault="000D315B" w:rsidP="000D315B">
      <w:r>
        <w:t>Uitgangssignalen (huidig)</w:t>
      </w:r>
    </w:p>
    <w:tbl>
      <w:tblPr>
        <w:tblStyle w:val="Tabelraster"/>
        <w:tblW w:w="0" w:type="auto"/>
        <w:tblLook w:val="04A0" w:firstRow="1" w:lastRow="0" w:firstColumn="1" w:lastColumn="0" w:noHBand="0" w:noVBand="1"/>
      </w:tblPr>
      <w:tblGrid>
        <w:gridCol w:w="1106"/>
        <w:gridCol w:w="2340"/>
        <w:gridCol w:w="4619"/>
      </w:tblGrid>
      <w:tr w:rsidR="000D315B" w14:paraId="6E093F7A" w14:textId="77777777" w:rsidTr="000D315B">
        <w:tc>
          <w:tcPr>
            <w:tcW w:w="1106" w:type="dxa"/>
          </w:tcPr>
          <w:p w14:paraId="0F05BB27" w14:textId="77777777" w:rsidR="000D315B" w:rsidRDefault="000D315B" w:rsidP="000D315B">
            <w:proofErr w:type="spellStart"/>
            <w:r>
              <w:t>us</w:t>
            </w:r>
            <w:proofErr w:type="spellEnd"/>
            <w:r>
              <w:t>-naam</w:t>
            </w:r>
          </w:p>
        </w:tc>
        <w:tc>
          <w:tcPr>
            <w:tcW w:w="2340" w:type="dxa"/>
          </w:tcPr>
          <w:p w14:paraId="69E98B0D" w14:textId="77777777" w:rsidR="000D315B" w:rsidRDefault="000D315B" w:rsidP="000D315B">
            <w:r>
              <w:t>Inhoud van het signaal</w:t>
            </w:r>
          </w:p>
        </w:tc>
        <w:tc>
          <w:tcPr>
            <w:tcW w:w="4619" w:type="dxa"/>
          </w:tcPr>
          <w:p w14:paraId="3F88614B" w14:textId="77777777" w:rsidR="000D315B" w:rsidRDefault="000D315B" w:rsidP="000D315B">
            <w:r>
              <w:t>opmerking</w:t>
            </w:r>
          </w:p>
        </w:tc>
      </w:tr>
      <w:tr w:rsidR="000D315B" w14:paraId="2408BDF3" w14:textId="77777777" w:rsidTr="000D315B">
        <w:tc>
          <w:tcPr>
            <w:tcW w:w="1106" w:type="dxa"/>
          </w:tcPr>
          <w:p w14:paraId="73D5253A" w14:textId="77777777" w:rsidR="000D315B" w:rsidRDefault="000D315B" w:rsidP="000D315B">
            <w:r>
              <w:t>m137</w:t>
            </w:r>
          </w:p>
        </w:tc>
        <w:tc>
          <w:tcPr>
            <w:tcW w:w="2340" w:type="dxa"/>
          </w:tcPr>
          <w:p w14:paraId="5302104A" w14:textId="77777777" w:rsidR="000D315B" w:rsidRDefault="000D315B" w:rsidP="000D315B">
            <w:r>
              <w:t>groentoestand fc02</w:t>
            </w:r>
          </w:p>
        </w:tc>
        <w:tc>
          <w:tcPr>
            <w:tcW w:w="4619" w:type="dxa"/>
          </w:tcPr>
          <w:p w14:paraId="1137C838" w14:textId="77777777" w:rsidR="000D315B" w:rsidRDefault="000D315B" w:rsidP="000D315B"/>
        </w:tc>
      </w:tr>
      <w:tr w:rsidR="000D315B" w14:paraId="7E315EEA" w14:textId="77777777" w:rsidTr="000D315B">
        <w:tc>
          <w:tcPr>
            <w:tcW w:w="1106" w:type="dxa"/>
          </w:tcPr>
          <w:p w14:paraId="7E6BD031" w14:textId="77777777" w:rsidR="000D315B" w:rsidRDefault="000D315B" w:rsidP="000D315B">
            <w:r>
              <w:t>m138</w:t>
            </w:r>
          </w:p>
        </w:tc>
        <w:tc>
          <w:tcPr>
            <w:tcW w:w="2340" w:type="dxa"/>
          </w:tcPr>
          <w:p w14:paraId="091EDB7E" w14:textId="77777777" w:rsidR="000D315B" w:rsidRDefault="000D315B" w:rsidP="000D315B">
            <w:r>
              <w:t>bezetting D02.1</w:t>
            </w:r>
          </w:p>
        </w:tc>
        <w:tc>
          <w:tcPr>
            <w:tcW w:w="4619" w:type="dxa"/>
          </w:tcPr>
          <w:p w14:paraId="7FD735A1" w14:textId="77777777" w:rsidR="000D315B" w:rsidRDefault="000D315B" w:rsidP="000D315B"/>
        </w:tc>
      </w:tr>
      <w:tr w:rsidR="000D315B" w14:paraId="2B3330D9" w14:textId="77777777" w:rsidTr="000D315B">
        <w:tc>
          <w:tcPr>
            <w:tcW w:w="1106" w:type="dxa"/>
          </w:tcPr>
          <w:p w14:paraId="471339E8" w14:textId="77777777" w:rsidR="000D315B" w:rsidRDefault="000D315B" w:rsidP="000D315B">
            <w:r>
              <w:t>m139</w:t>
            </w:r>
          </w:p>
        </w:tc>
        <w:tc>
          <w:tcPr>
            <w:tcW w:w="2340" w:type="dxa"/>
          </w:tcPr>
          <w:p w14:paraId="47A15FB5" w14:textId="77777777" w:rsidR="000D315B" w:rsidRDefault="000D315B" w:rsidP="000D315B">
            <w:r>
              <w:t>bezetting D02.3</w:t>
            </w:r>
          </w:p>
        </w:tc>
        <w:tc>
          <w:tcPr>
            <w:tcW w:w="4619" w:type="dxa"/>
          </w:tcPr>
          <w:p w14:paraId="14E18836" w14:textId="77777777" w:rsidR="000D315B" w:rsidRDefault="000D315B" w:rsidP="000D315B"/>
        </w:tc>
      </w:tr>
      <w:tr w:rsidR="000D315B" w14:paraId="66D67038" w14:textId="77777777" w:rsidTr="000D315B">
        <w:tc>
          <w:tcPr>
            <w:tcW w:w="1106" w:type="dxa"/>
          </w:tcPr>
          <w:p w14:paraId="65E5B545" w14:textId="77777777" w:rsidR="000D315B" w:rsidRDefault="000D315B" w:rsidP="000D315B">
            <w:r>
              <w:t>m140</w:t>
            </w:r>
          </w:p>
        </w:tc>
        <w:tc>
          <w:tcPr>
            <w:tcW w:w="2340" w:type="dxa"/>
          </w:tcPr>
          <w:p w14:paraId="3867FA00" w14:textId="77777777" w:rsidR="000D315B" w:rsidRDefault="000D315B" w:rsidP="000D315B">
            <w:r>
              <w:t>File actief DF62.9</w:t>
            </w:r>
          </w:p>
        </w:tc>
        <w:tc>
          <w:tcPr>
            <w:tcW w:w="4619" w:type="dxa"/>
          </w:tcPr>
          <w:p w14:paraId="07EE94FD" w14:textId="77777777" w:rsidR="000D315B" w:rsidRDefault="000D315B" w:rsidP="000D315B">
            <w:r>
              <w:t>toestand file-ingreep actief, niet het ruwe signaal</w:t>
            </w:r>
          </w:p>
        </w:tc>
      </w:tr>
      <w:tr w:rsidR="000D315B" w14:paraId="1CCF3896" w14:textId="77777777" w:rsidTr="000D315B">
        <w:tc>
          <w:tcPr>
            <w:tcW w:w="1106" w:type="dxa"/>
          </w:tcPr>
          <w:p w14:paraId="4B9C0B08" w14:textId="77777777" w:rsidR="000D315B" w:rsidRDefault="000D315B" w:rsidP="000D315B">
            <w:r>
              <w:t>m141</w:t>
            </w:r>
          </w:p>
        </w:tc>
        <w:tc>
          <w:tcPr>
            <w:tcW w:w="2340" w:type="dxa"/>
          </w:tcPr>
          <w:p w14:paraId="3C6000F5" w14:textId="77777777" w:rsidR="000D315B" w:rsidRDefault="000D315B" w:rsidP="000D315B">
            <w:r>
              <w:t>reserve 5</w:t>
            </w:r>
          </w:p>
        </w:tc>
        <w:tc>
          <w:tcPr>
            <w:tcW w:w="4619" w:type="dxa"/>
          </w:tcPr>
          <w:p w14:paraId="4A1182AE" w14:textId="77777777" w:rsidR="000D315B" w:rsidRDefault="000D315B" w:rsidP="000D315B"/>
        </w:tc>
      </w:tr>
      <w:tr w:rsidR="000D315B" w14:paraId="2D4E47A8" w14:textId="77777777" w:rsidTr="000D315B">
        <w:tc>
          <w:tcPr>
            <w:tcW w:w="1106" w:type="dxa"/>
          </w:tcPr>
          <w:p w14:paraId="54BA9122" w14:textId="77777777" w:rsidR="000D315B" w:rsidRDefault="000D315B" w:rsidP="000D315B">
            <w:r>
              <w:t>m142</w:t>
            </w:r>
          </w:p>
        </w:tc>
        <w:tc>
          <w:tcPr>
            <w:tcW w:w="2340" w:type="dxa"/>
          </w:tcPr>
          <w:p w14:paraId="145E9980" w14:textId="77777777" w:rsidR="000D315B" w:rsidRDefault="000D315B" w:rsidP="000D315B">
            <w:r>
              <w:t>reserve 6</w:t>
            </w:r>
          </w:p>
        </w:tc>
        <w:tc>
          <w:tcPr>
            <w:tcW w:w="4619" w:type="dxa"/>
          </w:tcPr>
          <w:p w14:paraId="0C33764E" w14:textId="77777777" w:rsidR="000D315B" w:rsidRDefault="000D315B" w:rsidP="000D315B"/>
        </w:tc>
      </w:tr>
      <w:tr w:rsidR="000D315B" w14:paraId="40B45871" w14:textId="77777777" w:rsidTr="000D315B">
        <w:tc>
          <w:tcPr>
            <w:tcW w:w="1106" w:type="dxa"/>
          </w:tcPr>
          <w:p w14:paraId="2F1FD026" w14:textId="77777777" w:rsidR="000D315B" w:rsidRDefault="000D315B" w:rsidP="000D315B">
            <w:r>
              <w:t>m143</w:t>
            </w:r>
          </w:p>
        </w:tc>
        <w:tc>
          <w:tcPr>
            <w:tcW w:w="2340" w:type="dxa"/>
          </w:tcPr>
          <w:p w14:paraId="72810CA8" w14:textId="77777777" w:rsidR="000D315B" w:rsidRDefault="000D315B" w:rsidP="000D315B">
            <w:r>
              <w:t>reserve 7</w:t>
            </w:r>
          </w:p>
        </w:tc>
        <w:tc>
          <w:tcPr>
            <w:tcW w:w="4619" w:type="dxa"/>
          </w:tcPr>
          <w:p w14:paraId="5BCF747A" w14:textId="77777777" w:rsidR="000D315B" w:rsidRDefault="000D315B" w:rsidP="000D315B"/>
        </w:tc>
      </w:tr>
      <w:tr w:rsidR="000D315B" w14:paraId="7EA95B34" w14:textId="77777777" w:rsidTr="000D315B">
        <w:tc>
          <w:tcPr>
            <w:tcW w:w="1106" w:type="dxa"/>
          </w:tcPr>
          <w:p w14:paraId="61B1C502" w14:textId="77777777" w:rsidR="000D315B" w:rsidRDefault="000D315B" w:rsidP="000D315B">
            <w:r>
              <w:t>m144</w:t>
            </w:r>
          </w:p>
        </w:tc>
        <w:tc>
          <w:tcPr>
            <w:tcW w:w="2340" w:type="dxa"/>
          </w:tcPr>
          <w:p w14:paraId="7BDFD562" w14:textId="77777777" w:rsidR="000D315B" w:rsidRDefault="000D315B" w:rsidP="000D315B">
            <w:r>
              <w:t>reserve 8</w:t>
            </w:r>
          </w:p>
        </w:tc>
        <w:tc>
          <w:tcPr>
            <w:tcW w:w="4619" w:type="dxa"/>
          </w:tcPr>
          <w:p w14:paraId="550A13E0" w14:textId="77777777" w:rsidR="000D315B" w:rsidRDefault="000D315B" w:rsidP="000D315B"/>
        </w:tc>
      </w:tr>
    </w:tbl>
    <w:p w14:paraId="421CCA22" w14:textId="77777777" w:rsidR="000D315B" w:rsidRDefault="000D315B" w:rsidP="000D315B"/>
    <w:p w14:paraId="4C430F53" w14:textId="77777777" w:rsidR="000D315B" w:rsidRDefault="000D315B" w:rsidP="000D315B">
      <w:r>
        <w:t xml:space="preserve">De zaken die nu naar K33 toe worden gestuurd, dat blijft zo. Almelo wil graag dat de uitmelding (via KAR) van bussen en HD-voertuigen wordt doorgegeven aan K33. Daar worden de (nu nog) reserve signalen voor gebruikt. </w:t>
      </w:r>
    </w:p>
    <w:p w14:paraId="65835816" w14:textId="49907882" w:rsidR="000D315B" w:rsidRDefault="000D315B" w:rsidP="000D315B">
      <w:bookmarkStart w:id="70" w:name="_Hlk523243652"/>
      <w:r>
        <w:t xml:space="preserve">Let op, hiervoor is het nodig dat in K33 software wordt gewijzigd, omdat de signalen voor </w:t>
      </w:r>
      <w:proofErr w:type="spellStart"/>
      <w:r>
        <w:t>busrichtingen</w:t>
      </w:r>
      <w:proofErr w:type="spellEnd"/>
      <w:r>
        <w:t xml:space="preserve"> fc44 en fc45 nu op e</w:t>
      </w:r>
      <w:bookmarkStart w:id="71" w:name="_GoBack"/>
      <w:bookmarkEnd w:id="71"/>
      <w:r>
        <w:t>en andere manier binnenkomen (via seriële koppeling, maar deze wijze van communiceren gaat vervallen, omdat C-ITS applicaties alleen PTP praten, terwijl Aspect het ASC</w:t>
      </w:r>
      <w:r w:rsidR="007A45FB">
        <w:t>I</w:t>
      </w:r>
      <w:r>
        <w:t xml:space="preserve">-protocol gebruikt). Tevens is er alleen sprake van een inmelding, zonder informatie v.w.b. te vroeg/op tijd/te laat. </w:t>
      </w:r>
    </w:p>
    <w:p w14:paraId="3EADDBC1" w14:textId="1A944AFD" w:rsidR="000D315B" w:rsidRDefault="000D315B" w:rsidP="000D315B">
      <w:r>
        <w:t xml:space="preserve">Mocht besloten worden om in K33 geen software te wijzigen, dan gaat in K62 alles zoals het zou moeten. Op K33 is dan nog steeds de koppeling voor verkeer richting centrum actief zoals nu. Alleen de </w:t>
      </w:r>
      <w:proofErr w:type="spellStart"/>
      <w:r>
        <w:t>businformatie</w:t>
      </w:r>
      <w:proofErr w:type="spellEnd"/>
      <w:r>
        <w:t xml:space="preserve"> vervalt dan, de bussen worden in dat geval via de korte lussen op de </w:t>
      </w:r>
      <w:proofErr w:type="spellStart"/>
      <w:r>
        <w:t>busstrook</w:t>
      </w:r>
      <w:proofErr w:type="spellEnd"/>
      <w:r>
        <w:t xml:space="preserve"> afgehandeld. </w:t>
      </w:r>
    </w:p>
    <w:bookmarkEnd w:id="70"/>
    <w:p w14:paraId="7AD726BF" w14:textId="77777777" w:rsidR="000D315B" w:rsidRDefault="000D315B" w:rsidP="000D315B"/>
    <w:p w14:paraId="2AF656AA" w14:textId="77777777" w:rsidR="000D315B" w:rsidRDefault="000D315B" w:rsidP="000D315B">
      <w:r>
        <w:t>Uitgangssignalen (nieuw)</w:t>
      </w:r>
    </w:p>
    <w:tbl>
      <w:tblPr>
        <w:tblStyle w:val="Tabelraster"/>
        <w:tblW w:w="0" w:type="auto"/>
        <w:tblLook w:val="04A0" w:firstRow="1" w:lastRow="0" w:firstColumn="1" w:lastColumn="0" w:noHBand="0" w:noVBand="1"/>
      </w:tblPr>
      <w:tblGrid>
        <w:gridCol w:w="1106"/>
        <w:gridCol w:w="2340"/>
        <w:gridCol w:w="4619"/>
      </w:tblGrid>
      <w:tr w:rsidR="000D315B" w14:paraId="17066945" w14:textId="77777777" w:rsidTr="000D315B">
        <w:tc>
          <w:tcPr>
            <w:tcW w:w="1106" w:type="dxa"/>
          </w:tcPr>
          <w:p w14:paraId="4767732D" w14:textId="77777777" w:rsidR="000D315B" w:rsidRDefault="000D315B" w:rsidP="000D315B">
            <w:proofErr w:type="spellStart"/>
            <w:r>
              <w:t>us</w:t>
            </w:r>
            <w:proofErr w:type="spellEnd"/>
            <w:r>
              <w:t>-naam</w:t>
            </w:r>
          </w:p>
        </w:tc>
        <w:tc>
          <w:tcPr>
            <w:tcW w:w="2340" w:type="dxa"/>
          </w:tcPr>
          <w:p w14:paraId="66BA60C2" w14:textId="77777777" w:rsidR="000D315B" w:rsidRDefault="000D315B" w:rsidP="000D315B">
            <w:r>
              <w:t>Inhoud van het signaal</w:t>
            </w:r>
          </w:p>
        </w:tc>
        <w:tc>
          <w:tcPr>
            <w:tcW w:w="4619" w:type="dxa"/>
          </w:tcPr>
          <w:p w14:paraId="171EE365" w14:textId="77777777" w:rsidR="000D315B" w:rsidRDefault="000D315B" w:rsidP="000D315B">
            <w:r>
              <w:t>opmerking</w:t>
            </w:r>
          </w:p>
        </w:tc>
      </w:tr>
      <w:tr w:rsidR="000D315B" w14:paraId="6E01172D" w14:textId="77777777" w:rsidTr="000D315B">
        <w:tc>
          <w:tcPr>
            <w:tcW w:w="1106" w:type="dxa"/>
          </w:tcPr>
          <w:p w14:paraId="6C012BCB" w14:textId="77777777" w:rsidR="000D315B" w:rsidRDefault="000D315B" w:rsidP="000D315B">
            <w:r>
              <w:t>m137</w:t>
            </w:r>
          </w:p>
        </w:tc>
        <w:tc>
          <w:tcPr>
            <w:tcW w:w="2340" w:type="dxa"/>
          </w:tcPr>
          <w:p w14:paraId="03F9FFA3" w14:textId="77777777" w:rsidR="000D315B" w:rsidRDefault="000D315B" w:rsidP="000D315B">
            <w:r>
              <w:t>groentoestand fc02</w:t>
            </w:r>
          </w:p>
        </w:tc>
        <w:tc>
          <w:tcPr>
            <w:tcW w:w="4619" w:type="dxa"/>
          </w:tcPr>
          <w:p w14:paraId="28D0D17B" w14:textId="77777777" w:rsidR="000D315B" w:rsidRDefault="000D315B" w:rsidP="000D315B"/>
        </w:tc>
      </w:tr>
      <w:tr w:rsidR="000D315B" w14:paraId="616B9C8B" w14:textId="77777777" w:rsidTr="000D315B">
        <w:tc>
          <w:tcPr>
            <w:tcW w:w="1106" w:type="dxa"/>
          </w:tcPr>
          <w:p w14:paraId="3AE2FBBB" w14:textId="77777777" w:rsidR="000D315B" w:rsidRDefault="000D315B" w:rsidP="000D315B">
            <w:r>
              <w:t>m138</w:t>
            </w:r>
          </w:p>
        </w:tc>
        <w:tc>
          <w:tcPr>
            <w:tcW w:w="2340" w:type="dxa"/>
          </w:tcPr>
          <w:p w14:paraId="30DFFB71" w14:textId="77777777" w:rsidR="000D315B" w:rsidRDefault="000D315B" w:rsidP="000D315B">
            <w:r>
              <w:t>bezetting D02.1</w:t>
            </w:r>
          </w:p>
        </w:tc>
        <w:tc>
          <w:tcPr>
            <w:tcW w:w="4619" w:type="dxa"/>
          </w:tcPr>
          <w:p w14:paraId="1BBDF4F8" w14:textId="77777777" w:rsidR="000D315B" w:rsidRDefault="000D315B" w:rsidP="000D315B"/>
        </w:tc>
      </w:tr>
      <w:tr w:rsidR="000D315B" w14:paraId="67AC919A" w14:textId="77777777" w:rsidTr="000D315B">
        <w:tc>
          <w:tcPr>
            <w:tcW w:w="1106" w:type="dxa"/>
          </w:tcPr>
          <w:p w14:paraId="78616127" w14:textId="77777777" w:rsidR="000D315B" w:rsidRDefault="000D315B" w:rsidP="000D315B">
            <w:r>
              <w:t>m139</w:t>
            </w:r>
          </w:p>
        </w:tc>
        <w:tc>
          <w:tcPr>
            <w:tcW w:w="2340" w:type="dxa"/>
          </w:tcPr>
          <w:p w14:paraId="4AD8FB25" w14:textId="77777777" w:rsidR="000D315B" w:rsidRDefault="000D315B" w:rsidP="000D315B">
            <w:r>
              <w:t>bezetting D02.3</w:t>
            </w:r>
          </w:p>
        </w:tc>
        <w:tc>
          <w:tcPr>
            <w:tcW w:w="4619" w:type="dxa"/>
          </w:tcPr>
          <w:p w14:paraId="01279C87" w14:textId="77777777" w:rsidR="000D315B" w:rsidRDefault="000D315B" w:rsidP="000D315B"/>
        </w:tc>
      </w:tr>
      <w:tr w:rsidR="000D315B" w14:paraId="14DB24A5" w14:textId="77777777" w:rsidTr="000D315B">
        <w:tc>
          <w:tcPr>
            <w:tcW w:w="1106" w:type="dxa"/>
          </w:tcPr>
          <w:p w14:paraId="625AA161" w14:textId="77777777" w:rsidR="000D315B" w:rsidRDefault="000D315B" w:rsidP="000D315B">
            <w:r>
              <w:t>m140</w:t>
            </w:r>
          </w:p>
        </w:tc>
        <w:tc>
          <w:tcPr>
            <w:tcW w:w="2340" w:type="dxa"/>
          </w:tcPr>
          <w:p w14:paraId="49EDE2C6" w14:textId="77777777" w:rsidR="000D315B" w:rsidRDefault="000D315B" w:rsidP="000D315B">
            <w:r>
              <w:t>File actief DF62.9</w:t>
            </w:r>
          </w:p>
        </w:tc>
        <w:tc>
          <w:tcPr>
            <w:tcW w:w="4619" w:type="dxa"/>
          </w:tcPr>
          <w:p w14:paraId="4621AC48" w14:textId="77777777" w:rsidR="000D315B" w:rsidRDefault="000D315B" w:rsidP="000D315B">
            <w:r>
              <w:t>geeft door dat file gemeten wordt (dus niet het ruwe detectie signaal)</w:t>
            </w:r>
          </w:p>
        </w:tc>
      </w:tr>
      <w:tr w:rsidR="000D315B" w14:paraId="536D2FC2" w14:textId="77777777" w:rsidTr="000D315B">
        <w:tc>
          <w:tcPr>
            <w:tcW w:w="1106" w:type="dxa"/>
          </w:tcPr>
          <w:p w14:paraId="3619834B" w14:textId="77777777" w:rsidR="000D315B" w:rsidRDefault="000D315B" w:rsidP="000D315B">
            <w:r>
              <w:t>m141</w:t>
            </w:r>
          </w:p>
        </w:tc>
        <w:tc>
          <w:tcPr>
            <w:tcW w:w="2340" w:type="dxa"/>
          </w:tcPr>
          <w:p w14:paraId="0BCE9450" w14:textId="77777777" w:rsidR="000D315B" w:rsidRDefault="000D315B" w:rsidP="000D315B">
            <w:r>
              <w:t>OV-uitmelding 02</w:t>
            </w:r>
          </w:p>
        </w:tc>
        <w:tc>
          <w:tcPr>
            <w:tcW w:w="4619" w:type="dxa"/>
          </w:tcPr>
          <w:p w14:paraId="0F1C8028" w14:textId="77777777" w:rsidR="000D315B" w:rsidRDefault="000D315B" w:rsidP="000D315B">
            <w:r>
              <w:t>ov uitmelding op fc02</w:t>
            </w:r>
          </w:p>
        </w:tc>
      </w:tr>
      <w:tr w:rsidR="000D315B" w14:paraId="55FFB342" w14:textId="77777777" w:rsidTr="000D315B">
        <w:tc>
          <w:tcPr>
            <w:tcW w:w="1106" w:type="dxa"/>
          </w:tcPr>
          <w:p w14:paraId="1ECE0C48" w14:textId="77777777" w:rsidR="000D315B" w:rsidRDefault="000D315B" w:rsidP="000D315B">
            <w:r>
              <w:t>m142</w:t>
            </w:r>
          </w:p>
        </w:tc>
        <w:tc>
          <w:tcPr>
            <w:tcW w:w="2340" w:type="dxa"/>
          </w:tcPr>
          <w:p w14:paraId="61B9E1B9" w14:textId="77777777" w:rsidR="000D315B" w:rsidRDefault="000D315B" w:rsidP="000D315B">
            <w:r>
              <w:t>OV-uitmelding 06</w:t>
            </w:r>
          </w:p>
        </w:tc>
        <w:tc>
          <w:tcPr>
            <w:tcW w:w="4619" w:type="dxa"/>
          </w:tcPr>
          <w:p w14:paraId="33155F8F" w14:textId="77777777" w:rsidR="000D315B" w:rsidRDefault="000D315B" w:rsidP="000D315B">
            <w:r>
              <w:t>ov uitmelding op fc06</w:t>
            </w:r>
          </w:p>
        </w:tc>
      </w:tr>
      <w:tr w:rsidR="000D315B" w14:paraId="4DB7F9BF" w14:textId="77777777" w:rsidTr="000D315B">
        <w:tc>
          <w:tcPr>
            <w:tcW w:w="1106" w:type="dxa"/>
          </w:tcPr>
          <w:p w14:paraId="4D8CE1AA" w14:textId="77777777" w:rsidR="000D315B" w:rsidRDefault="000D315B" w:rsidP="000D315B">
            <w:r>
              <w:t>m143</w:t>
            </w:r>
          </w:p>
        </w:tc>
        <w:tc>
          <w:tcPr>
            <w:tcW w:w="2340" w:type="dxa"/>
          </w:tcPr>
          <w:p w14:paraId="30BA05CF" w14:textId="77777777" w:rsidR="000D315B" w:rsidRDefault="000D315B" w:rsidP="000D315B">
            <w:r>
              <w:t>HD-uitmelding 02</w:t>
            </w:r>
          </w:p>
        </w:tc>
        <w:tc>
          <w:tcPr>
            <w:tcW w:w="4619" w:type="dxa"/>
          </w:tcPr>
          <w:p w14:paraId="6B7DA1E0" w14:textId="77777777" w:rsidR="000D315B" w:rsidRDefault="000D315B" w:rsidP="000D315B">
            <w:proofErr w:type="spellStart"/>
            <w:r>
              <w:t>hd</w:t>
            </w:r>
            <w:proofErr w:type="spellEnd"/>
            <w:r>
              <w:t xml:space="preserve"> uitmelding op fc02</w:t>
            </w:r>
          </w:p>
        </w:tc>
      </w:tr>
      <w:tr w:rsidR="000D315B" w14:paraId="6E983125" w14:textId="77777777" w:rsidTr="000D315B">
        <w:tc>
          <w:tcPr>
            <w:tcW w:w="1106" w:type="dxa"/>
          </w:tcPr>
          <w:p w14:paraId="25F4F978" w14:textId="77777777" w:rsidR="000D315B" w:rsidRDefault="000D315B" w:rsidP="000D315B">
            <w:r>
              <w:t>m144</w:t>
            </w:r>
          </w:p>
        </w:tc>
        <w:tc>
          <w:tcPr>
            <w:tcW w:w="2340" w:type="dxa"/>
          </w:tcPr>
          <w:p w14:paraId="42132558" w14:textId="77777777" w:rsidR="000D315B" w:rsidRDefault="000D315B" w:rsidP="000D315B">
            <w:r>
              <w:t>HD-uitmelding 06</w:t>
            </w:r>
          </w:p>
        </w:tc>
        <w:tc>
          <w:tcPr>
            <w:tcW w:w="4619" w:type="dxa"/>
          </w:tcPr>
          <w:p w14:paraId="738C7602" w14:textId="77777777" w:rsidR="000D315B" w:rsidRDefault="000D315B" w:rsidP="000D315B">
            <w:proofErr w:type="spellStart"/>
            <w:r>
              <w:t>hd</w:t>
            </w:r>
            <w:proofErr w:type="spellEnd"/>
            <w:r>
              <w:t xml:space="preserve"> uitmelding op fc06</w:t>
            </w:r>
          </w:p>
        </w:tc>
      </w:tr>
    </w:tbl>
    <w:p w14:paraId="5FA2538C" w14:textId="77777777" w:rsidR="000D315B" w:rsidRDefault="000D315B" w:rsidP="000D315B">
      <w:pPr>
        <w:pStyle w:val="Kop3"/>
        <w:numPr>
          <w:ilvl w:val="0"/>
          <w:numId w:val="0"/>
        </w:numPr>
        <w:ind w:left="907" w:hanging="907"/>
      </w:pPr>
    </w:p>
    <w:p w14:paraId="716C0C7B" w14:textId="77777777" w:rsidR="000D315B" w:rsidRDefault="000D315B" w:rsidP="000D315B">
      <w:pPr>
        <w:pStyle w:val="Kop3"/>
      </w:pPr>
      <w:bookmarkStart w:id="72" w:name="_Toc523242257"/>
      <w:r>
        <w:t>K3048/FR900459</w:t>
      </w:r>
      <w:bookmarkEnd w:id="72"/>
    </w:p>
    <w:p w14:paraId="5927B6BB" w14:textId="77777777" w:rsidR="000D315B" w:rsidRDefault="000D315B" w:rsidP="000D315B">
      <w:r>
        <w:t>Ingangssignalen (huidig)</w:t>
      </w:r>
    </w:p>
    <w:tbl>
      <w:tblPr>
        <w:tblStyle w:val="Tabelraster"/>
        <w:tblW w:w="0" w:type="auto"/>
        <w:tblLook w:val="04A0" w:firstRow="1" w:lastRow="0" w:firstColumn="1" w:lastColumn="0" w:noHBand="0" w:noVBand="1"/>
      </w:tblPr>
      <w:tblGrid>
        <w:gridCol w:w="1106"/>
        <w:gridCol w:w="2340"/>
        <w:gridCol w:w="4619"/>
      </w:tblGrid>
      <w:tr w:rsidR="000D315B" w14:paraId="11E8992C" w14:textId="77777777" w:rsidTr="000D315B">
        <w:tc>
          <w:tcPr>
            <w:tcW w:w="1106" w:type="dxa"/>
          </w:tcPr>
          <w:p w14:paraId="6399FB13" w14:textId="77777777" w:rsidR="000D315B" w:rsidRDefault="000D315B" w:rsidP="000D315B">
            <w:r>
              <w:t>is-naam</w:t>
            </w:r>
          </w:p>
        </w:tc>
        <w:tc>
          <w:tcPr>
            <w:tcW w:w="2340" w:type="dxa"/>
          </w:tcPr>
          <w:p w14:paraId="2541EB42" w14:textId="77777777" w:rsidR="000D315B" w:rsidRDefault="000D315B" w:rsidP="000D315B">
            <w:r>
              <w:t>Inhoud van het signaal</w:t>
            </w:r>
          </w:p>
        </w:tc>
        <w:tc>
          <w:tcPr>
            <w:tcW w:w="4619" w:type="dxa"/>
          </w:tcPr>
          <w:p w14:paraId="6CEB1745" w14:textId="77777777" w:rsidR="000D315B" w:rsidRDefault="000D315B" w:rsidP="000D315B">
            <w:r>
              <w:t>opmerking</w:t>
            </w:r>
          </w:p>
        </w:tc>
      </w:tr>
      <w:tr w:rsidR="000D315B" w14:paraId="15ADC76B" w14:textId="77777777" w:rsidTr="000D315B">
        <w:tc>
          <w:tcPr>
            <w:tcW w:w="1106" w:type="dxa"/>
          </w:tcPr>
          <w:p w14:paraId="2348DE11" w14:textId="77777777" w:rsidR="000D315B" w:rsidRDefault="000D315B" w:rsidP="000D315B">
            <w:r>
              <w:t>8017</w:t>
            </w:r>
          </w:p>
        </w:tc>
        <w:tc>
          <w:tcPr>
            <w:tcW w:w="2340" w:type="dxa"/>
          </w:tcPr>
          <w:p w14:paraId="3D7BE4AE" w14:textId="77777777" w:rsidR="000D315B" w:rsidRDefault="000D315B" w:rsidP="000D315B">
            <w:r>
              <w:t>groentoestand fc02</w:t>
            </w:r>
          </w:p>
        </w:tc>
        <w:tc>
          <w:tcPr>
            <w:tcW w:w="4619" w:type="dxa"/>
          </w:tcPr>
          <w:p w14:paraId="5500AB05" w14:textId="77777777" w:rsidR="000D315B" w:rsidRDefault="000D315B" w:rsidP="000D315B">
            <w:r>
              <w:t>wordt gebruikt voor vrije/peloton koppeling K48/fc02</w:t>
            </w:r>
            <w:r>
              <w:sym w:font="Wingdings" w:char="F0E0"/>
            </w:r>
            <w:r>
              <w:t xml:space="preserve">K62/fc04. </w:t>
            </w:r>
          </w:p>
        </w:tc>
      </w:tr>
      <w:tr w:rsidR="000D315B" w14:paraId="7B39638B" w14:textId="77777777" w:rsidTr="000D315B">
        <w:tc>
          <w:tcPr>
            <w:tcW w:w="1106" w:type="dxa"/>
          </w:tcPr>
          <w:p w14:paraId="46C81D3A" w14:textId="77777777" w:rsidR="000D315B" w:rsidRDefault="000D315B" w:rsidP="000D315B">
            <w:r>
              <w:t>8018</w:t>
            </w:r>
          </w:p>
        </w:tc>
        <w:tc>
          <w:tcPr>
            <w:tcW w:w="2340" w:type="dxa"/>
          </w:tcPr>
          <w:p w14:paraId="06160D3F" w14:textId="77777777" w:rsidR="000D315B" w:rsidRDefault="000D315B" w:rsidP="000D315B">
            <w:r>
              <w:t>bezetting D02.1</w:t>
            </w:r>
          </w:p>
        </w:tc>
        <w:tc>
          <w:tcPr>
            <w:tcW w:w="4619" w:type="dxa"/>
          </w:tcPr>
          <w:p w14:paraId="1706CED4" w14:textId="77777777" w:rsidR="000D315B" w:rsidRDefault="000D315B" w:rsidP="000D315B">
            <w:r>
              <w:t>wordt gebruikt voor vrije/peloton koppeling K48/fc02</w:t>
            </w:r>
            <w:r>
              <w:sym w:font="Wingdings" w:char="F0E0"/>
            </w:r>
            <w:r>
              <w:t>K62/fc04.</w:t>
            </w:r>
          </w:p>
        </w:tc>
      </w:tr>
      <w:tr w:rsidR="000D315B" w14:paraId="5C44E64B" w14:textId="77777777" w:rsidTr="000D315B">
        <w:tc>
          <w:tcPr>
            <w:tcW w:w="1106" w:type="dxa"/>
          </w:tcPr>
          <w:p w14:paraId="63ACC51A" w14:textId="77777777" w:rsidR="000D315B" w:rsidRDefault="000D315B" w:rsidP="000D315B">
            <w:r>
              <w:t>8019</w:t>
            </w:r>
          </w:p>
        </w:tc>
        <w:tc>
          <w:tcPr>
            <w:tcW w:w="2340" w:type="dxa"/>
          </w:tcPr>
          <w:p w14:paraId="76126F27" w14:textId="77777777" w:rsidR="000D315B" w:rsidRDefault="000D315B" w:rsidP="000D315B">
            <w:r>
              <w:t>bezetting D02.2</w:t>
            </w:r>
          </w:p>
        </w:tc>
        <w:tc>
          <w:tcPr>
            <w:tcW w:w="4619" w:type="dxa"/>
          </w:tcPr>
          <w:p w14:paraId="3C3F1CE9" w14:textId="77777777" w:rsidR="000D315B" w:rsidRDefault="000D315B" w:rsidP="000D315B">
            <w:r>
              <w:t>wordt gebruikt voor vrije/peloton koppeling K48/fc02</w:t>
            </w:r>
            <w:r>
              <w:sym w:font="Wingdings" w:char="F0E0"/>
            </w:r>
            <w:r>
              <w:t>K62/fc04.</w:t>
            </w:r>
          </w:p>
        </w:tc>
      </w:tr>
      <w:tr w:rsidR="000D315B" w14:paraId="196C1DC0" w14:textId="77777777" w:rsidTr="000D315B">
        <w:tc>
          <w:tcPr>
            <w:tcW w:w="1106" w:type="dxa"/>
          </w:tcPr>
          <w:p w14:paraId="5A43A84E" w14:textId="77777777" w:rsidR="000D315B" w:rsidRDefault="000D315B" w:rsidP="000D315B">
            <w:r>
              <w:t>8020</w:t>
            </w:r>
          </w:p>
        </w:tc>
        <w:tc>
          <w:tcPr>
            <w:tcW w:w="2340" w:type="dxa"/>
          </w:tcPr>
          <w:p w14:paraId="709CA91A" w14:textId="77777777" w:rsidR="000D315B" w:rsidRDefault="000D315B" w:rsidP="000D315B">
            <w:r>
              <w:t xml:space="preserve">HD-inmelding </w:t>
            </w:r>
          </w:p>
        </w:tc>
        <w:tc>
          <w:tcPr>
            <w:tcW w:w="4619" w:type="dxa"/>
          </w:tcPr>
          <w:p w14:paraId="45103272" w14:textId="77777777" w:rsidR="000D315B" w:rsidRDefault="000D315B" w:rsidP="000D315B">
            <w:r>
              <w:t>wordt in huidige VRI niet gebruikt</w:t>
            </w:r>
          </w:p>
        </w:tc>
      </w:tr>
      <w:tr w:rsidR="000D315B" w14:paraId="4E108DE7" w14:textId="77777777" w:rsidTr="000D315B">
        <w:tc>
          <w:tcPr>
            <w:tcW w:w="1106" w:type="dxa"/>
          </w:tcPr>
          <w:p w14:paraId="63BE1C86" w14:textId="77777777" w:rsidR="000D315B" w:rsidRDefault="000D315B" w:rsidP="000D315B">
            <w:r>
              <w:t>8021</w:t>
            </w:r>
          </w:p>
        </w:tc>
        <w:tc>
          <w:tcPr>
            <w:tcW w:w="2340" w:type="dxa"/>
          </w:tcPr>
          <w:p w14:paraId="0F592F5A" w14:textId="77777777" w:rsidR="000D315B" w:rsidRDefault="000D315B" w:rsidP="000D315B">
            <w:r>
              <w:t>HD- uitmelding</w:t>
            </w:r>
          </w:p>
        </w:tc>
        <w:tc>
          <w:tcPr>
            <w:tcW w:w="4619" w:type="dxa"/>
          </w:tcPr>
          <w:p w14:paraId="6B7A4E09" w14:textId="77777777" w:rsidR="000D315B" w:rsidRDefault="000D315B" w:rsidP="000D315B">
            <w:r>
              <w:t>wordt in huidige VRI niet gebruikt</w:t>
            </w:r>
          </w:p>
        </w:tc>
      </w:tr>
      <w:tr w:rsidR="000D315B" w14:paraId="00066A1F" w14:textId="77777777" w:rsidTr="000D315B">
        <w:tc>
          <w:tcPr>
            <w:tcW w:w="1106" w:type="dxa"/>
          </w:tcPr>
          <w:p w14:paraId="6C20C0A4" w14:textId="77777777" w:rsidR="000D315B" w:rsidRDefault="000D315B" w:rsidP="000D315B">
            <w:r>
              <w:t>8022</w:t>
            </w:r>
          </w:p>
        </w:tc>
        <w:tc>
          <w:tcPr>
            <w:tcW w:w="2340" w:type="dxa"/>
          </w:tcPr>
          <w:p w14:paraId="3F8B38BB" w14:textId="77777777" w:rsidR="000D315B" w:rsidRDefault="000D315B" w:rsidP="000D315B">
            <w:r>
              <w:t>OV-uitmelding</w:t>
            </w:r>
          </w:p>
        </w:tc>
        <w:tc>
          <w:tcPr>
            <w:tcW w:w="4619" w:type="dxa"/>
          </w:tcPr>
          <w:p w14:paraId="5B0C402A" w14:textId="77777777" w:rsidR="000D315B" w:rsidRDefault="000D315B" w:rsidP="000D315B">
            <w:r>
              <w:t>wordt in huidige VRI niet gebruikt</w:t>
            </w:r>
          </w:p>
        </w:tc>
      </w:tr>
      <w:tr w:rsidR="000D315B" w14:paraId="7DFE253D" w14:textId="77777777" w:rsidTr="000D315B">
        <w:tc>
          <w:tcPr>
            <w:tcW w:w="1106" w:type="dxa"/>
          </w:tcPr>
          <w:p w14:paraId="1121D918" w14:textId="77777777" w:rsidR="000D315B" w:rsidRDefault="000D315B" w:rsidP="000D315B">
            <w:r>
              <w:t>8023</w:t>
            </w:r>
          </w:p>
        </w:tc>
        <w:tc>
          <w:tcPr>
            <w:tcW w:w="2340" w:type="dxa"/>
          </w:tcPr>
          <w:p w14:paraId="5A92192D" w14:textId="77777777" w:rsidR="000D315B" w:rsidRDefault="000D315B" w:rsidP="000D315B">
            <w:r>
              <w:t>reserve 7</w:t>
            </w:r>
          </w:p>
        </w:tc>
        <w:tc>
          <w:tcPr>
            <w:tcW w:w="4619" w:type="dxa"/>
          </w:tcPr>
          <w:p w14:paraId="31DCC855" w14:textId="77777777" w:rsidR="000D315B" w:rsidRDefault="000D315B" w:rsidP="000D315B">
            <w:r>
              <w:t>wordt in huidige VRI niet gebruikt</w:t>
            </w:r>
          </w:p>
        </w:tc>
      </w:tr>
      <w:tr w:rsidR="000D315B" w14:paraId="4A10553D" w14:textId="77777777" w:rsidTr="000D315B">
        <w:tc>
          <w:tcPr>
            <w:tcW w:w="1106" w:type="dxa"/>
          </w:tcPr>
          <w:p w14:paraId="19E7967D" w14:textId="77777777" w:rsidR="000D315B" w:rsidRDefault="000D315B" w:rsidP="000D315B">
            <w:r>
              <w:t>8024</w:t>
            </w:r>
          </w:p>
        </w:tc>
        <w:tc>
          <w:tcPr>
            <w:tcW w:w="2340" w:type="dxa"/>
          </w:tcPr>
          <w:p w14:paraId="648500AA" w14:textId="77777777" w:rsidR="000D315B" w:rsidRDefault="000D315B" w:rsidP="000D315B">
            <w:r>
              <w:t>reserve 8</w:t>
            </w:r>
          </w:p>
        </w:tc>
        <w:tc>
          <w:tcPr>
            <w:tcW w:w="4619" w:type="dxa"/>
          </w:tcPr>
          <w:p w14:paraId="5D776FFE" w14:textId="77777777" w:rsidR="000D315B" w:rsidRDefault="000D315B" w:rsidP="000D315B">
            <w:r>
              <w:t>wordt in huidige VRI niet gebruikt</w:t>
            </w:r>
          </w:p>
        </w:tc>
      </w:tr>
    </w:tbl>
    <w:p w14:paraId="6FA2E990" w14:textId="77777777" w:rsidR="000D315B" w:rsidRDefault="000D315B" w:rsidP="000D315B"/>
    <w:p w14:paraId="57E72270" w14:textId="77777777" w:rsidR="000D315B" w:rsidRDefault="000D315B" w:rsidP="000D315B">
      <w:r>
        <w:t xml:space="preserve">In de C-ITS-app worden alleen signalen 8017, 8018 en 8019 gebruikt t.b.v. een vrije koppeling op fc04 (als dit volgens de BRIK-methode kan, prima). Afstand is 550m, snelheid is 70km/h. Standaard staat deze vrije koppeling uit (maar kan schakelbaar aan). </w:t>
      </w:r>
    </w:p>
    <w:p w14:paraId="5920F688" w14:textId="77777777" w:rsidR="000D315B" w:rsidRDefault="000D315B" w:rsidP="000D315B">
      <w:r>
        <w:t>De overige koppelsignalen worden niet gebruikt.</w:t>
      </w:r>
    </w:p>
    <w:p w14:paraId="609EA30F" w14:textId="77777777" w:rsidR="000D315B" w:rsidRDefault="000D315B" w:rsidP="000D315B"/>
    <w:p w14:paraId="40E2669E" w14:textId="77777777" w:rsidR="000D315B" w:rsidRDefault="000D315B" w:rsidP="000D315B">
      <w:r>
        <w:t xml:space="preserve">De lijst met uitgangssignalen naar K48 toe blijft ongewijzigd. </w:t>
      </w:r>
    </w:p>
    <w:p w14:paraId="48879204" w14:textId="77777777" w:rsidR="000D315B" w:rsidRDefault="000D315B" w:rsidP="000D315B"/>
    <w:p w14:paraId="13F97C65" w14:textId="77777777" w:rsidR="000D315B" w:rsidRDefault="000D315B" w:rsidP="000D315B">
      <w:r>
        <w:t>Uitgangssignalen (huidig)</w:t>
      </w:r>
    </w:p>
    <w:tbl>
      <w:tblPr>
        <w:tblStyle w:val="Tabelraster"/>
        <w:tblW w:w="0" w:type="auto"/>
        <w:tblLook w:val="04A0" w:firstRow="1" w:lastRow="0" w:firstColumn="1" w:lastColumn="0" w:noHBand="0" w:noVBand="1"/>
      </w:tblPr>
      <w:tblGrid>
        <w:gridCol w:w="1106"/>
        <w:gridCol w:w="2340"/>
        <w:gridCol w:w="4619"/>
      </w:tblGrid>
      <w:tr w:rsidR="000D315B" w14:paraId="57C2AD80" w14:textId="77777777" w:rsidTr="000D315B">
        <w:tc>
          <w:tcPr>
            <w:tcW w:w="1106" w:type="dxa"/>
          </w:tcPr>
          <w:p w14:paraId="6525F978" w14:textId="77777777" w:rsidR="000D315B" w:rsidRDefault="000D315B" w:rsidP="000D315B">
            <w:proofErr w:type="spellStart"/>
            <w:r>
              <w:t>us</w:t>
            </w:r>
            <w:proofErr w:type="spellEnd"/>
            <w:r>
              <w:t>-naam</w:t>
            </w:r>
          </w:p>
        </w:tc>
        <w:tc>
          <w:tcPr>
            <w:tcW w:w="2340" w:type="dxa"/>
          </w:tcPr>
          <w:p w14:paraId="7CE05512" w14:textId="77777777" w:rsidR="000D315B" w:rsidRDefault="000D315B" w:rsidP="000D315B">
            <w:r>
              <w:t>Inhoud van het signaal</w:t>
            </w:r>
          </w:p>
        </w:tc>
        <w:tc>
          <w:tcPr>
            <w:tcW w:w="4619" w:type="dxa"/>
          </w:tcPr>
          <w:p w14:paraId="452C83A2" w14:textId="77777777" w:rsidR="000D315B" w:rsidRDefault="000D315B" w:rsidP="000D315B">
            <w:r>
              <w:t>opmerking</w:t>
            </w:r>
          </w:p>
        </w:tc>
      </w:tr>
      <w:tr w:rsidR="000D315B" w14:paraId="7F621304" w14:textId="77777777" w:rsidTr="000D315B">
        <w:tc>
          <w:tcPr>
            <w:tcW w:w="1106" w:type="dxa"/>
          </w:tcPr>
          <w:p w14:paraId="6286E48F" w14:textId="77777777" w:rsidR="000D315B" w:rsidRDefault="000D315B" w:rsidP="000D315B">
            <w:r>
              <w:t>m145</w:t>
            </w:r>
          </w:p>
        </w:tc>
        <w:tc>
          <w:tcPr>
            <w:tcW w:w="2340" w:type="dxa"/>
          </w:tcPr>
          <w:p w14:paraId="6BFB32B7" w14:textId="77777777" w:rsidR="000D315B" w:rsidRDefault="000D315B" w:rsidP="000D315B">
            <w:r>
              <w:t>groentoestand fc03</w:t>
            </w:r>
          </w:p>
        </w:tc>
        <w:tc>
          <w:tcPr>
            <w:tcW w:w="4619" w:type="dxa"/>
          </w:tcPr>
          <w:p w14:paraId="1ED57E7C" w14:textId="77777777" w:rsidR="000D315B" w:rsidRDefault="000D315B" w:rsidP="000D315B"/>
        </w:tc>
      </w:tr>
      <w:tr w:rsidR="000D315B" w14:paraId="213C41E4" w14:textId="77777777" w:rsidTr="000D315B">
        <w:tc>
          <w:tcPr>
            <w:tcW w:w="1106" w:type="dxa"/>
          </w:tcPr>
          <w:p w14:paraId="70807497" w14:textId="77777777" w:rsidR="000D315B" w:rsidRDefault="000D315B" w:rsidP="000D315B">
            <w:r>
              <w:t>m146</w:t>
            </w:r>
          </w:p>
        </w:tc>
        <w:tc>
          <w:tcPr>
            <w:tcW w:w="2340" w:type="dxa"/>
          </w:tcPr>
          <w:p w14:paraId="0B05B3AE" w14:textId="77777777" w:rsidR="000D315B" w:rsidRDefault="000D315B" w:rsidP="000D315B">
            <w:r>
              <w:t>bezetting D03.1</w:t>
            </w:r>
          </w:p>
        </w:tc>
        <w:tc>
          <w:tcPr>
            <w:tcW w:w="4619" w:type="dxa"/>
          </w:tcPr>
          <w:p w14:paraId="74CAC032" w14:textId="77777777" w:rsidR="000D315B" w:rsidRDefault="000D315B" w:rsidP="000D315B">
            <w:r>
              <w:t>ruw detectie signaal</w:t>
            </w:r>
          </w:p>
        </w:tc>
      </w:tr>
      <w:tr w:rsidR="000D315B" w14:paraId="087B3631" w14:textId="77777777" w:rsidTr="000D315B">
        <w:tc>
          <w:tcPr>
            <w:tcW w:w="1106" w:type="dxa"/>
          </w:tcPr>
          <w:p w14:paraId="1FB887E5" w14:textId="77777777" w:rsidR="000D315B" w:rsidRDefault="000D315B" w:rsidP="000D315B">
            <w:r>
              <w:t>m147</w:t>
            </w:r>
          </w:p>
        </w:tc>
        <w:tc>
          <w:tcPr>
            <w:tcW w:w="2340" w:type="dxa"/>
          </w:tcPr>
          <w:p w14:paraId="05421B49" w14:textId="77777777" w:rsidR="000D315B" w:rsidRDefault="000D315B" w:rsidP="000D315B">
            <w:r>
              <w:t>bezetting D03.3</w:t>
            </w:r>
          </w:p>
        </w:tc>
        <w:tc>
          <w:tcPr>
            <w:tcW w:w="4619" w:type="dxa"/>
          </w:tcPr>
          <w:p w14:paraId="541D70BF" w14:textId="77777777" w:rsidR="000D315B" w:rsidRDefault="000D315B" w:rsidP="000D315B">
            <w:r>
              <w:t>ruw detectie signaal</w:t>
            </w:r>
          </w:p>
        </w:tc>
      </w:tr>
      <w:tr w:rsidR="000D315B" w14:paraId="496E97A0" w14:textId="77777777" w:rsidTr="000D315B">
        <w:tc>
          <w:tcPr>
            <w:tcW w:w="1106" w:type="dxa"/>
          </w:tcPr>
          <w:p w14:paraId="79DAB15E" w14:textId="77777777" w:rsidR="000D315B" w:rsidRDefault="000D315B" w:rsidP="000D315B">
            <w:r>
              <w:t>m148</w:t>
            </w:r>
          </w:p>
        </w:tc>
        <w:tc>
          <w:tcPr>
            <w:tcW w:w="2340" w:type="dxa"/>
          </w:tcPr>
          <w:p w14:paraId="55D34C7F" w14:textId="77777777" w:rsidR="000D315B" w:rsidRDefault="000D315B" w:rsidP="000D315B">
            <w:proofErr w:type="spellStart"/>
            <w:r>
              <w:t>Hd</w:t>
            </w:r>
            <w:proofErr w:type="spellEnd"/>
            <w:r>
              <w:t>-inmelding 2/8/11</w:t>
            </w:r>
          </w:p>
        </w:tc>
        <w:tc>
          <w:tcPr>
            <w:tcW w:w="4619" w:type="dxa"/>
          </w:tcPr>
          <w:p w14:paraId="262A8CF7" w14:textId="77777777" w:rsidR="000D315B" w:rsidRDefault="000D315B" w:rsidP="000D315B">
            <w:r>
              <w:t>wordt in werkelijkheid niets verklikt</w:t>
            </w:r>
          </w:p>
        </w:tc>
      </w:tr>
      <w:tr w:rsidR="000D315B" w14:paraId="110672BE" w14:textId="77777777" w:rsidTr="000D315B">
        <w:tc>
          <w:tcPr>
            <w:tcW w:w="1106" w:type="dxa"/>
          </w:tcPr>
          <w:p w14:paraId="32BBC24C" w14:textId="77777777" w:rsidR="000D315B" w:rsidRDefault="000D315B" w:rsidP="000D315B">
            <w:r>
              <w:t>m149</w:t>
            </w:r>
          </w:p>
        </w:tc>
        <w:tc>
          <w:tcPr>
            <w:tcW w:w="2340" w:type="dxa"/>
          </w:tcPr>
          <w:p w14:paraId="6819AA09" w14:textId="77777777" w:rsidR="000D315B" w:rsidRDefault="000D315B" w:rsidP="000D315B">
            <w:proofErr w:type="spellStart"/>
            <w:r>
              <w:t>Hd</w:t>
            </w:r>
            <w:proofErr w:type="spellEnd"/>
            <w:r>
              <w:t>-uitmelding 2/8/11</w:t>
            </w:r>
          </w:p>
        </w:tc>
        <w:tc>
          <w:tcPr>
            <w:tcW w:w="4619" w:type="dxa"/>
          </w:tcPr>
          <w:p w14:paraId="3B9CFF99" w14:textId="77777777" w:rsidR="000D315B" w:rsidRDefault="000D315B" w:rsidP="000D315B">
            <w:r>
              <w:t>wordt in werkelijkheid niets verklikt</w:t>
            </w:r>
          </w:p>
        </w:tc>
      </w:tr>
      <w:tr w:rsidR="000D315B" w14:paraId="1EA006D5" w14:textId="77777777" w:rsidTr="000D315B">
        <w:tc>
          <w:tcPr>
            <w:tcW w:w="1106" w:type="dxa"/>
          </w:tcPr>
          <w:p w14:paraId="3F6C948D" w14:textId="77777777" w:rsidR="000D315B" w:rsidRDefault="000D315B" w:rsidP="000D315B">
            <w:r>
              <w:t>m150</w:t>
            </w:r>
          </w:p>
        </w:tc>
        <w:tc>
          <w:tcPr>
            <w:tcW w:w="2340" w:type="dxa"/>
          </w:tcPr>
          <w:p w14:paraId="438BC189" w14:textId="77777777" w:rsidR="000D315B" w:rsidRDefault="000D315B" w:rsidP="000D315B">
            <w:r>
              <w:t>Ov uitmelding 3/7/11</w:t>
            </w:r>
          </w:p>
        </w:tc>
        <w:tc>
          <w:tcPr>
            <w:tcW w:w="4619" w:type="dxa"/>
          </w:tcPr>
          <w:p w14:paraId="638C7637" w14:textId="77777777" w:rsidR="000D315B" w:rsidRDefault="000D315B" w:rsidP="000D315B">
            <w:r>
              <w:t>wordt in werkelijkheid niets verklikt</w:t>
            </w:r>
          </w:p>
        </w:tc>
      </w:tr>
      <w:tr w:rsidR="000D315B" w14:paraId="30B275E8" w14:textId="77777777" w:rsidTr="000D315B">
        <w:tc>
          <w:tcPr>
            <w:tcW w:w="1106" w:type="dxa"/>
          </w:tcPr>
          <w:p w14:paraId="7C32CD9A" w14:textId="77777777" w:rsidR="000D315B" w:rsidRDefault="000D315B" w:rsidP="000D315B">
            <w:r>
              <w:t>m151</w:t>
            </w:r>
          </w:p>
        </w:tc>
        <w:tc>
          <w:tcPr>
            <w:tcW w:w="2340" w:type="dxa"/>
          </w:tcPr>
          <w:p w14:paraId="44067DF0" w14:textId="77777777" w:rsidR="000D315B" w:rsidRDefault="000D315B" w:rsidP="000D315B">
            <w:r>
              <w:t>reserve 7</w:t>
            </w:r>
          </w:p>
        </w:tc>
        <w:tc>
          <w:tcPr>
            <w:tcW w:w="4619" w:type="dxa"/>
          </w:tcPr>
          <w:p w14:paraId="481A36BB" w14:textId="77777777" w:rsidR="000D315B" w:rsidRDefault="000D315B" w:rsidP="000D315B">
            <w:r>
              <w:t>wordt in huidige VRI niet gebruikt</w:t>
            </w:r>
          </w:p>
        </w:tc>
      </w:tr>
      <w:tr w:rsidR="000D315B" w14:paraId="266F519B" w14:textId="77777777" w:rsidTr="000D315B">
        <w:tc>
          <w:tcPr>
            <w:tcW w:w="1106" w:type="dxa"/>
          </w:tcPr>
          <w:p w14:paraId="4962142E" w14:textId="77777777" w:rsidR="000D315B" w:rsidRDefault="000D315B" w:rsidP="000D315B">
            <w:r>
              <w:t>m152</w:t>
            </w:r>
          </w:p>
        </w:tc>
        <w:tc>
          <w:tcPr>
            <w:tcW w:w="2340" w:type="dxa"/>
          </w:tcPr>
          <w:p w14:paraId="52AD0CD0" w14:textId="77777777" w:rsidR="000D315B" w:rsidRDefault="000D315B" w:rsidP="000D315B">
            <w:r>
              <w:t>reserve 8</w:t>
            </w:r>
          </w:p>
        </w:tc>
        <w:tc>
          <w:tcPr>
            <w:tcW w:w="4619" w:type="dxa"/>
          </w:tcPr>
          <w:p w14:paraId="53D17B2D" w14:textId="77777777" w:rsidR="000D315B" w:rsidRDefault="000D315B" w:rsidP="000D315B">
            <w:r>
              <w:t>wordt in huidige VRI niet gebruikt</w:t>
            </w:r>
          </w:p>
        </w:tc>
      </w:tr>
    </w:tbl>
    <w:p w14:paraId="179A5C23" w14:textId="77777777" w:rsidR="000D315B" w:rsidRDefault="000D315B" w:rsidP="000D315B"/>
    <w:p w14:paraId="54747ED5" w14:textId="2D3F468C" w:rsidR="003115D6" w:rsidRDefault="003115D6" w:rsidP="003115D6">
      <w:pPr>
        <w:pStyle w:val="Kop2"/>
      </w:pPr>
      <w:bookmarkStart w:id="73" w:name="_Toc523242258"/>
      <w:r>
        <w:t>Heracles scenario’s</w:t>
      </w:r>
      <w:bookmarkEnd w:id="66"/>
      <w:bookmarkEnd w:id="73"/>
    </w:p>
    <w:tbl>
      <w:tblPr>
        <w:tblStyle w:val="Tabelraster"/>
        <w:tblW w:w="8329" w:type="dxa"/>
        <w:tblLook w:val="04A0" w:firstRow="1" w:lastRow="0" w:firstColumn="1" w:lastColumn="0" w:noHBand="0" w:noVBand="1"/>
      </w:tblPr>
      <w:tblGrid>
        <w:gridCol w:w="1125"/>
        <w:gridCol w:w="1247"/>
        <w:gridCol w:w="1417"/>
        <w:gridCol w:w="1420"/>
        <w:gridCol w:w="1795"/>
        <w:gridCol w:w="1325"/>
      </w:tblGrid>
      <w:tr w:rsidR="000F2DD2" w:rsidRPr="00066219" w14:paraId="146C03E9" w14:textId="77777777" w:rsidTr="000F2DD2">
        <w:tc>
          <w:tcPr>
            <w:tcW w:w="1125" w:type="dxa"/>
          </w:tcPr>
          <w:p w14:paraId="29509CA5" w14:textId="186F433A" w:rsidR="000F2DD2" w:rsidRPr="00066219" w:rsidRDefault="000F2DD2" w:rsidP="000F2DD2">
            <w:r w:rsidRPr="00066219">
              <w:t>Scenario</w:t>
            </w:r>
          </w:p>
        </w:tc>
        <w:tc>
          <w:tcPr>
            <w:tcW w:w="1247" w:type="dxa"/>
          </w:tcPr>
          <w:p w14:paraId="1496300C" w14:textId="60063910" w:rsidR="000F2DD2" w:rsidRPr="00066219" w:rsidRDefault="000F2DD2" w:rsidP="000F2DD2">
            <w:r w:rsidRPr="00066219">
              <w:t>Schakelaar</w:t>
            </w:r>
          </w:p>
        </w:tc>
        <w:tc>
          <w:tcPr>
            <w:tcW w:w="1417" w:type="dxa"/>
          </w:tcPr>
          <w:p w14:paraId="00CF6856" w14:textId="31FAB432" w:rsidR="000F2DD2" w:rsidRPr="00066219" w:rsidRDefault="000F2DD2" w:rsidP="000F2DD2">
            <w:r w:rsidRPr="00066219">
              <w:t>Inschakel vertraging (s)</w:t>
            </w:r>
          </w:p>
        </w:tc>
        <w:tc>
          <w:tcPr>
            <w:tcW w:w="1420" w:type="dxa"/>
          </w:tcPr>
          <w:p w14:paraId="2FE25C06" w14:textId="5F9DA812" w:rsidR="000F2DD2" w:rsidRPr="00066219" w:rsidRDefault="000F2DD2" w:rsidP="000F2DD2">
            <w:r w:rsidRPr="00066219">
              <w:t>Uitschakel vertraging (s)</w:t>
            </w:r>
          </w:p>
        </w:tc>
        <w:tc>
          <w:tcPr>
            <w:tcW w:w="1795" w:type="dxa"/>
          </w:tcPr>
          <w:p w14:paraId="19F10F2D" w14:textId="692F4E96" w:rsidR="000F2DD2" w:rsidRPr="00066219" w:rsidRDefault="000F2DD2" w:rsidP="000F2DD2">
            <w:r>
              <w:t xml:space="preserve">Realisatieverzoek op </w:t>
            </w:r>
            <w:proofErr w:type="spellStart"/>
            <w:r>
              <w:t>fc</w:t>
            </w:r>
            <w:proofErr w:type="spellEnd"/>
          </w:p>
        </w:tc>
        <w:tc>
          <w:tcPr>
            <w:tcW w:w="1325" w:type="dxa"/>
          </w:tcPr>
          <w:p w14:paraId="4FDFEAC8" w14:textId="41CE5473" w:rsidR="000F2DD2" w:rsidRPr="00066219" w:rsidRDefault="000F2DD2" w:rsidP="000F2DD2">
            <w:r>
              <w:t>Opmerking</w:t>
            </w:r>
          </w:p>
        </w:tc>
      </w:tr>
      <w:tr w:rsidR="000F2DD2" w:rsidRPr="00066219" w14:paraId="734CDF9F" w14:textId="77777777" w:rsidTr="000F2DD2">
        <w:tc>
          <w:tcPr>
            <w:tcW w:w="1125" w:type="dxa"/>
          </w:tcPr>
          <w:p w14:paraId="75586BDD" w14:textId="7129E92A" w:rsidR="000F2DD2" w:rsidRPr="00066219" w:rsidRDefault="000F2DD2" w:rsidP="000F2DD2">
            <w:r w:rsidRPr="00066219">
              <w:t>1</w:t>
            </w:r>
          </w:p>
        </w:tc>
        <w:tc>
          <w:tcPr>
            <w:tcW w:w="1247" w:type="dxa"/>
          </w:tcPr>
          <w:p w14:paraId="5C2EEFED" w14:textId="6FE2E644" w:rsidR="000F2DD2" w:rsidRPr="00066219" w:rsidRDefault="000F2DD2" w:rsidP="000F2DD2">
            <w:r w:rsidRPr="00066219">
              <w:t>Heracles1</w:t>
            </w:r>
          </w:p>
        </w:tc>
        <w:tc>
          <w:tcPr>
            <w:tcW w:w="1417" w:type="dxa"/>
          </w:tcPr>
          <w:p w14:paraId="0EDEB0ED" w14:textId="2FA9E06B" w:rsidR="000F2DD2" w:rsidRPr="00066219" w:rsidRDefault="00E371D6" w:rsidP="000F2DD2">
            <w:r>
              <w:t>81</w:t>
            </w:r>
            <w:r w:rsidR="000F2DD2">
              <w:t>,</w:t>
            </w:r>
            <w:r w:rsidR="00E470F9">
              <w:t>0</w:t>
            </w:r>
          </w:p>
        </w:tc>
        <w:tc>
          <w:tcPr>
            <w:tcW w:w="1420" w:type="dxa"/>
          </w:tcPr>
          <w:p w14:paraId="10363F2E" w14:textId="5BD7A7B9" w:rsidR="000F2DD2" w:rsidRPr="00066219" w:rsidRDefault="00E371D6" w:rsidP="000F2DD2">
            <w:r>
              <w:t>141</w:t>
            </w:r>
            <w:r w:rsidR="000F2DD2">
              <w:t>,</w:t>
            </w:r>
            <w:r w:rsidR="00E470F9">
              <w:t>0</w:t>
            </w:r>
          </w:p>
        </w:tc>
        <w:tc>
          <w:tcPr>
            <w:tcW w:w="1795" w:type="dxa"/>
          </w:tcPr>
          <w:p w14:paraId="0C227B57" w14:textId="77B3C0BE" w:rsidR="000F2DD2" w:rsidRPr="00066219" w:rsidRDefault="006E4989" w:rsidP="000F2DD2">
            <w:r>
              <w:t>62</w:t>
            </w:r>
          </w:p>
        </w:tc>
        <w:tc>
          <w:tcPr>
            <w:tcW w:w="1325" w:type="dxa"/>
          </w:tcPr>
          <w:p w14:paraId="21E271DA" w14:textId="4EEF3DD9" w:rsidR="000F2DD2" w:rsidRPr="00066219" w:rsidRDefault="000B5491" w:rsidP="000F2DD2">
            <w:r>
              <w:t>Max. 30</w:t>
            </w:r>
            <w:r w:rsidR="00EB49F4">
              <w:t>0s</w:t>
            </w:r>
          </w:p>
        </w:tc>
      </w:tr>
      <w:tr w:rsidR="000F2DD2" w:rsidRPr="00066219" w14:paraId="290353ED" w14:textId="77777777" w:rsidTr="000F2DD2">
        <w:tc>
          <w:tcPr>
            <w:tcW w:w="1125" w:type="dxa"/>
          </w:tcPr>
          <w:p w14:paraId="015EBE8E" w14:textId="6EA8C233" w:rsidR="000F2DD2" w:rsidRPr="00066219" w:rsidRDefault="000F2DD2" w:rsidP="000F2DD2">
            <w:r w:rsidRPr="00066219">
              <w:t>2</w:t>
            </w:r>
          </w:p>
        </w:tc>
        <w:tc>
          <w:tcPr>
            <w:tcW w:w="1247" w:type="dxa"/>
          </w:tcPr>
          <w:p w14:paraId="2AC0F620" w14:textId="5B2F1656" w:rsidR="000F2DD2" w:rsidRPr="00066219" w:rsidRDefault="000F2DD2" w:rsidP="000F2DD2">
            <w:r w:rsidRPr="00066219">
              <w:t>Heracles2</w:t>
            </w:r>
          </w:p>
        </w:tc>
        <w:tc>
          <w:tcPr>
            <w:tcW w:w="1417" w:type="dxa"/>
          </w:tcPr>
          <w:p w14:paraId="672BC641" w14:textId="4C7443D7" w:rsidR="000F2DD2" w:rsidRPr="00066219" w:rsidRDefault="00E371D6" w:rsidP="000F2DD2">
            <w:r>
              <w:t>95</w:t>
            </w:r>
            <w:r w:rsidR="00D50340">
              <w:t>,0</w:t>
            </w:r>
          </w:p>
        </w:tc>
        <w:tc>
          <w:tcPr>
            <w:tcW w:w="1420" w:type="dxa"/>
          </w:tcPr>
          <w:p w14:paraId="1561903F" w14:textId="1BE93A36" w:rsidR="000F2DD2" w:rsidRPr="00066219" w:rsidRDefault="00E371D6" w:rsidP="000F2DD2">
            <w:r>
              <w:t>166</w:t>
            </w:r>
            <w:r w:rsidR="00D50340">
              <w:t>,0</w:t>
            </w:r>
          </w:p>
        </w:tc>
        <w:tc>
          <w:tcPr>
            <w:tcW w:w="1795" w:type="dxa"/>
          </w:tcPr>
          <w:p w14:paraId="5AE77230" w14:textId="1E5FBC5F" w:rsidR="000F2DD2" w:rsidRPr="00066219" w:rsidRDefault="006E4989" w:rsidP="000F2DD2">
            <w:r>
              <w:t>62</w:t>
            </w:r>
          </w:p>
        </w:tc>
        <w:tc>
          <w:tcPr>
            <w:tcW w:w="1325" w:type="dxa"/>
          </w:tcPr>
          <w:p w14:paraId="7C148934" w14:textId="69B61355" w:rsidR="000F2DD2" w:rsidRPr="00066219" w:rsidRDefault="007315B9" w:rsidP="000F2DD2">
            <w:r>
              <w:t>Max. 300s</w:t>
            </w:r>
          </w:p>
        </w:tc>
      </w:tr>
      <w:tr w:rsidR="000F2DD2" w:rsidRPr="00066219" w14:paraId="4ADC4597" w14:textId="77777777" w:rsidTr="000F2DD2">
        <w:tc>
          <w:tcPr>
            <w:tcW w:w="1125" w:type="dxa"/>
          </w:tcPr>
          <w:p w14:paraId="1BEED9E7" w14:textId="3878CC2A" w:rsidR="000F2DD2" w:rsidRPr="00066219" w:rsidRDefault="000F2DD2" w:rsidP="000F2DD2">
            <w:r w:rsidRPr="00066219">
              <w:t>3</w:t>
            </w:r>
          </w:p>
        </w:tc>
        <w:tc>
          <w:tcPr>
            <w:tcW w:w="1247" w:type="dxa"/>
          </w:tcPr>
          <w:p w14:paraId="352A3F7F" w14:textId="0D3D48D1" w:rsidR="000F2DD2" w:rsidRPr="00066219" w:rsidRDefault="000F2DD2" w:rsidP="000F2DD2">
            <w:r w:rsidRPr="00066219">
              <w:t>Heracles3</w:t>
            </w:r>
          </w:p>
        </w:tc>
        <w:tc>
          <w:tcPr>
            <w:tcW w:w="1417" w:type="dxa"/>
          </w:tcPr>
          <w:p w14:paraId="7FB766D0" w14:textId="656706D7" w:rsidR="000F2DD2" w:rsidRPr="00066219" w:rsidRDefault="00E371D6" w:rsidP="000F2DD2">
            <w:r>
              <w:t>36</w:t>
            </w:r>
            <w:r w:rsidR="000F2DD2">
              <w:t>,0</w:t>
            </w:r>
          </w:p>
        </w:tc>
        <w:tc>
          <w:tcPr>
            <w:tcW w:w="1420" w:type="dxa"/>
          </w:tcPr>
          <w:p w14:paraId="39F030D9" w14:textId="092D6AD6" w:rsidR="000F2DD2" w:rsidRPr="00066219" w:rsidRDefault="00E371D6" w:rsidP="000F2DD2">
            <w:r>
              <w:t>62</w:t>
            </w:r>
            <w:r w:rsidR="000F2DD2">
              <w:t>,0</w:t>
            </w:r>
          </w:p>
        </w:tc>
        <w:tc>
          <w:tcPr>
            <w:tcW w:w="1795" w:type="dxa"/>
          </w:tcPr>
          <w:p w14:paraId="4E8ED544" w14:textId="4CE3DD5E" w:rsidR="000F2DD2" w:rsidRPr="00066219" w:rsidRDefault="006E4989" w:rsidP="000F2DD2">
            <w:r>
              <w:t>68</w:t>
            </w:r>
          </w:p>
        </w:tc>
        <w:tc>
          <w:tcPr>
            <w:tcW w:w="1325" w:type="dxa"/>
          </w:tcPr>
          <w:p w14:paraId="589862C6" w14:textId="09109A0B" w:rsidR="000F2DD2" w:rsidRPr="00066219" w:rsidRDefault="007315B9" w:rsidP="000F2DD2">
            <w:r>
              <w:t>Max. 300s</w:t>
            </w:r>
          </w:p>
        </w:tc>
      </w:tr>
      <w:tr w:rsidR="00EB49F4" w:rsidRPr="00066219" w14:paraId="132FECCE" w14:textId="77777777" w:rsidTr="000F2DD2">
        <w:tc>
          <w:tcPr>
            <w:tcW w:w="1125" w:type="dxa"/>
          </w:tcPr>
          <w:p w14:paraId="1EC4D48D" w14:textId="031F4070" w:rsidR="00EB49F4" w:rsidRPr="00066219" w:rsidRDefault="00EB49F4" w:rsidP="00EB49F4">
            <w:r w:rsidRPr="00066219">
              <w:t>4</w:t>
            </w:r>
          </w:p>
        </w:tc>
        <w:tc>
          <w:tcPr>
            <w:tcW w:w="1247" w:type="dxa"/>
          </w:tcPr>
          <w:p w14:paraId="001AD781" w14:textId="60F7B93D" w:rsidR="00EB49F4" w:rsidRPr="00066219" w:rsidRDefault="00EB49F4" w:rsidP="00EB49F4">
            <w:r w:rsidRPr="00066219">
              <w:t>Heracles4</w:t>
            </w:r>
          </w:p>
        </w:tc>
        <w:tc>
          <w:tcPr>
            <w:tcW w:w="1417" w:type="dxa"/>
          </w:tcPr>
          <w:p w14:paraId="7F669A14" w14:textId="44BC8C83" w:rsidR="00EB49F4" w:rsidRPr="00066219" w:rsidRDefault="00E371D6" w:rsidP="00EB49F4">
            <w:r>
              <w:t>36</w:t>
            </w:r>
            <w:r w:rsidR="00EB49F4">
              <w:t>,0</w:t>
            </w:r>
          </w:p>
        </w:tc>
        <w:tc>
          <w:tcPr>
            <w:tcW w:w="1420" w:type="dxa"/>
          </w:tcPr>
          <w:p w14:paraId="1E31E482" w14:textId="3E5F4C76" w:rsidR="00EB49F4" w:rsidRPr="00066219" w:rsidRDefault="00E371D6" w:rsidP="00EB49F4">
            <w:r>
              <w:t>62</w:t>
            </w:r>
            <w:r w:rsidR="00EB49F4">
              <w:t>,0</w:t>
            </w:r>
          </w:p>
        </w:tc>
        <w:tc>
          <w:tcPr>
            <w:tcW w:w="1795" w:type="dxa"/>
          </w:tcPr>
          <w:p w14:paraId="7B1810C9" w14:textId="6760D4DB" w:rsidR="00EB49F4" w:rsidRPr="00066219" w:rsidRDefault="006E4989" w:rsidP="00EB49F4">
            <w:r>
              <w:t>68</w:t>
            </w:r>
          </w:p>
        </w:tc>
        <w:tc>
          <w:tcPr>
            <w:tcW w:w="1325" w:type="dxa"/>
          </w:tcPr>
          <w:p w14:paraId="6548ECBF" w14:textId="4B248D24" w:rsidR="00EB49F4" w:rsidRPr="00066219" w:rsidRDefault="00EB49F4" w:rsidP="00EB49F4">
            <w:r>
              <w:t>Max. 300s</w:t>
            </w:r>
          </w:p>
        </w:tc>
      </w:tr>
    </w:tbl>
    <w:p w14:paraId="37961F54" w14:textId="76ACF3CF" w:rsidR="003115D6" w:rsidRDefault="000F2DD2" w:rsidP="000F2DD2">
      <w:pPr>
        <w:pStyle w:val="Bijschrift"/>
        <w:jc w:val="left"/>
        <w:rPr>
          <w:b/>
          <w:sz w:val="24"/>
        </w:rPr>
      </w:pPr>
      <w:r>
        <w:t xml:space="preserve">Tabel </w:t>
      </w:r>
      <w:fldSimple w:instr=" SEQ Tabel \* ARABIC ">
        <w:r w:rsidR="004F18D1">
          <w:rPr>
            <w:noProof/>
          </w:rPr>
          <w:t>3</w:t>
        </w:r>
      </w:fldSimple>
      <w:r>
        <w:t xml:space="preserve"> – Eigenschappen Heracles scenario’s</w:t>
      </w:r>
    </w:p>
    <w:p w14:paraId="4E4D7776" w14:textId="77777777" w:rsidR="000F2DD2" w:rsidRDefault="000F2DD2" w:rsidP="000F2DD2">
      <w:pPr>
        <w:rPr>
          <w:b/>
          <w:sz w:val="24"/>
        </w:rPr>
      </w:pPr>
    </w:p>
    <w:p w14:paraId="3DD9CCA2" w14:textId="662886D4" w:rsidR="000F2DD2" w:rsidRDefault="000F2DD2" w:rsidP="000F2DD2">
      <w:r>
        <w:t>Om uitpubliek van/naar SC Heracles te geleiden</w:t>
      </w:r>
      <w:r w:rsidR="007315B9">
        <w:t xml:space="preserve"> met een gegarandeerde groene golf</w:t>
      </w:r>
      <w:r>
        <w:t xml:space="preserve">, zijn er 4 scenario’s die vanuit de centrale (verkeer.nu) bediend worden. In de VRI zijn hiervoor 4 schakelaars beschikbaar. Wanneer een schakelaar op komt, is er sprake van een instelbare inschakelvertraging per scenario. Wanneer de schakelaar wordt afgezet, wordt het scenario uitgeschakeld nadat de uitschakelvertraging bereikt is. </w:t>
      </w:r>
      <w:r w:rsidR="00495F4C">
        <w:t>Voor alle scenario’s geldt dat de feitelijke ingreep (die dus start na de inschakelvertraging) niet langer dan 300s (instelbaar) mag duren.</w:t>
      </w:r>
    </w:p>
    <w:p w14:paraId="37C97570" w14:textId="531CFB93" w:rsidR="007315B9" w:rsidRDefault="007315B9" w:rsidP="000F2DD2">
      <w:r>
        <w:t xml:space="preserve">Het verschil tussen in- en uitschakelvertraging heeft te maken met het feit dat er uitgegaan wordt van een kop die snel rijdt en een staart van de colonne die minder snel rijdt. Daarom moeten deze apart instelbaar zijn. </w:t>
      </w:r>
    </w:p>
    <w:p w14:paraId="11DB9951" w14:textId="77777777" w:rsidR="007315B9" w:rsidRDefault="007315B9" w:rsidP="000F2DD2"/>
    <w:p w14:paraId="3E16BDC3" w14:textId="19EC1B2F" w:rsidR="000F2DD2" w:rsidRDefault="007315B9" w:rsidP="000F2DD2">
      <w:r>
        <w:t>De code uit de oude app is bijgevoegd als voorbeeld, dit zijn twee files (</w:t>
      </w:r>
      <w:proofErr w:type="spellStart"/>
      <w:r>
        <w:t>heracles_func.c</w:t>
      </w:r>
      <w:proofErr w:type="spellEnd"/>
      <w:r>
        <w:t xml:space="preserve"> en </w:t>
      </w:r>
      <w:proofErr w:type="spellStart"/>
      <w:r>
        <w:t>heracles_beh.c</w:t>
      </w:r>
      <w:proofErr w:type="spellEnd"/>
      <w:r>
        <w:t>).</w:t>
      </w:r>
    </w:p>
    <w:p w14:paraId="19D4AFCA" w14:textId="499607A5" w:rsidR="007315B9" w:rsidRDefault="007315B9" w:rsidP="000F2DD2">
      <w:r>
        <w:t xml:space="preserve">De ingreep die geactiveerd wordt mag een HD-ingreep zijn, maar een ander soort realisatie verzoek mag ook. Uitgangspunt is dat het prioriteitsniveau op gelijke hoogte staat met een HD-ingreep en dat langdurige aansturing van het scenario niet tot fasebewakingen mag leiden. </w:t>
      </w:r>
    </w:p>
    <w:p w14:paraId="181EA767" w14:textId="77777777" w:rsidR="004F18D1" w:rsidRDefault="004F18D1">
      <w:pPr>
        <w:spacing w:line="240" w:lineRule="auto"/>
        <w:rPr>
          <w:b/>
          <w:sz w:val="24"/>
        </w:rPr>
      </w:pPr>
      <w:r>
        <w:br w:type="page"/>
      </w:r>
    </w:p>
    <w:p w14:paraId="03115731" w14:textId="0460FEE1" w:rsidR="007315B9" w:rsidRDefault="007315B9" w:rsidP="007315B9">
      <w:pPr>
        <w:pStyle w:val="Kop2"/>
      </w:pPr>
      <w:bookmarkStart w:id="74" w:name="_Toc523242259"/>
      <w:r>
        <w:lastRenderedPageBreak/>
        <w:t>File stroomafwaarts</w:t>
      </w:r>
      <w:bookmarkEnd w:id="74"/>
    </w:p>
    <w:p w14:paraId="5219E542" w14:textId="77777777" w:rsidR="00315306" w:rsidRDefault="00315306" w:rsidP="007315B9">
      <w:r>
        <w:t xml:space="preserve">Alle </w:t>
      </w:r>
      <w:proofErr w:type="spellStart"/>
      <w:r>
        <w:t>filestroomafwaarts</w:t>
      </w:r>
      <w:proofErr w:type="spellEnd"/>
      <w:r>
        <w:t xml:space="preserve"> ingrepen zijn volgens de Vialis-standaard. </w:t>
      </w:r>
    </w:p>
    <w:p w14:paraId="03CF7FDB" w14:textId="77777777" w:rsidR="007F41ED" w:rsidRDefault="007F41ED" w:rsidP="007315B9"/>
    <w:p w14:paraId="60DC90C1" w14:textId="13ECF068" w:rsidR="007315B9" w:rsidRDefault="00E42B8C" w:rsidP="007315B9">
      <w:r>
        <w:t>Indien op filemeetpunt DF079</w:t>
      </w:r>
      <w:r w:rsidR="007F41ED">
        <w:t xml:space="preserve"> </w:t>
      </w:r>
      <w:r w:rsidR="007315B9">
        <w:t>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85"/>
        <w:gridCol w:w="788"/>
        <w:gridCol w:w="1304"/>
        <w:gridCol w:w="702"/>
        <w:gridCol w:w="1134"/>
        <w:gridCol w:w="606"/>
      </w:tblGrid>
      <w:tr w:rsidR="007315B9" w:rsidRPr="00503CB0" w14:paraId="4FC62E20" w14:textId="77777777" w:rsidTr="000B549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0482B07E" w14:textId="77777777" w:rsidR="007315B9" w:rsidRPr="00503CB0" w:rsidRDefault="007315B9" w:rsidP="000B5491">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4B97C7C" w14:textId="77777777" w:rsidR="007315B9" w:rsidRPr="00503CB0" w:rsidRDefault="007315B9" w:rsidP="000B5491">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AE9690D" w14:textId="77777777" w:rsidR="007315B9" w:rsidRPr="00503CB0" w:rsidRDefault="007315B9" w:rsidP="000B5491">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77006EA" w14:textId="77777777" w:rsidR="007315B9" w:rsidRPr="00503CB0" w:rsidRDefault="007315B9" w:rsidP="000B5491">
            <w:pPr>
              <w:spacing w:before="75" w:after="75" w:line="240" w:lineRule="auto"/>
              <w:jc w:val="center"/>
              <w:rPr>
                <w:rFonts w:cs="Arial"/>
                <w:b/>
                <w:bCs/>
              </w:rPr>
            </w:pPr>
            <w:r w:rsidRPr="00503CB0">
              <w:rPr>
                <w:rFonts w:cs="Arial"/>
                <w:b/>
                <w:bCs/>
              </w:rPr>
              <w:t>Maximum groen</w:t>
            </w:r>
          </w:p>
        </w:tc>
      </w:tr>
      <w:tr w:rsidR="007315B9" w:rsidRPr="00503CB0" w14:paraId="26382E71" w14:textId="77777777" w:rsidTr="000B5491">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00E469C8" w14:textId="77777777" w:rsidR="007315B9" w:rsidRPr="00503CB0" w:rsidRDefault="007315B9" w:rsidP="000B5491">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5BABD33" w14:textId="77777777" w:rsidR="007315B9" w:rsidRPr="00503CB0" w:rsidRDefault="007315B9" w:rsidP="000B5491">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7F9396C" w14:textId="77777777" w:rsidR="007315B9" w:rsidRPr="00503CB0" w:rsidRDefault="007315B9" w:rsidP="000B5491">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F1CDF1E" w14:textId="77777777" w:rsidR="007315B9" w:rsidRPr="00503CB0" w:rsidRDefault="007315B9"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1A8578C" w14:textId="77777777" w:rsidR="007315B9" w:rsidRPr="00503CB0" w:rsidRDefault="007315B9"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2333A93" w14:textId="77777777" w:rsidR="007315B9" w:rsidRPr="00503CB0" w:rsidRDefault="007315B9" w:rsidP="000B5491">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725AF364" w14:textId="77777777" w:rsidR="007315B9" w:rsidRPr="00503CB0" w:rsidRDefault="007315B9" w:rsidP="000B5491">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315B9" w:rsidRPr="00503CB0" w14:paraId="7E112353"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545A5E85" w14:textId="4D25DF3E" w:rsidR="007315B9" w:rsidRPr="00503CB0" w:rsidRDefault="00E42B8C" w:rsidP="000B5491">
            <w:pPr>
              <w:spacing w:before="75" w:after="75" w:line="240" w:lineRule="auto"/>
              <w:rPr>
                <w:rFonts w:cs="Arial"/>
                <w:sz w:val="16"/>
                <w:szCs w:val="16"/>
              </w:rPr>
            </w:pP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9E8FA5F" w14:textId="63449DFD" w:rsidR="007315B9" w:rsidRPr="00503CB0" w:rsidRDefault="007315B9" w:rsidP="000B5491">
            <w:pPr>
              <w:spacing w:before="75" w:after="75" w:line="240" w:lineRule="auto"/>
              <w:rPr>
                <w:rFonts w:cs="Arial"/>
                <w:sz w:val="16"/>
                <w:szCs w:val="16"/>
              </w:rPr>
            </w:pPr>
            <w:r w:rsidRPr="00503CB0">
              <w:rPr>
                <w:rFonts w:cs="Arial"/>
                <w:sz w:val="16"/>
                <w:szCs w:val="16"/>
              </w:rPr>
              <w:t>FILE</w:t>
            </w:r>
            <w:r w:rsidR="00E42B8C">
              <w:rPr>
                <w:rFonts w:cs="Arial"/>
                <w:sz w:val="16"/>
                <w:szCs w:val="16"/>
              </w:rPr>
              <w:t>03</w:t>
            </w:r>
            <w:r w:rsidR="007F41ED">
              <w:rPr>
                <w:rFonts w:cs="Arial"/>
                <w:sz w:val="16"/>
                <w:szCs w:val="16"/>
              </w:rPr>
              <w:t>07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9D9D11F" w14:textId="1115C1C8" w:rsidR="007315B9" w:rsidRPr="00503CB0" w:rsidRDefault="00E42B8C" w:rsidP="000B5491">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387E75" w14:textId="20707A94" w:rsidR="007315B9" w:rsidRPr="00503CB0" w:rsidRDefault="007315B9" w:rsidP="000B5491">
            <w:pPr>
              <w:spacing w:before="75" w:after="75" w:line="240" w:lineRule="auto"/>
              <w:rPr>
                <w:rFonts w:cs="Arial"/>
                <w:sz w:val="16"/>
                <w:szCs w:val="16"/>
              </w:rPr>
            </w:pPr>
            <w:r w:rsidRPr="00503CB0">
              <w:rPr>
                <w:rFonts w:cs="Arial"/>
                <w:sz w:val="16"/>
                <w:szCs w:val="16"/>
              </w:rPr>
              <w:t>FILERD</w:t>
            </w:r>
            <w:r>
              <w:rPr>
                <w:rFonts w:cs="Arial"/>
                <w:sz w:val="16"/>
                <w:szCs w:val="16"/>
              </w:rPr>
              <w:t>0</w:t>
            </w:r>
            <w:r w:rsidR="00E42B8C">
              <w:rPr>
                <w:rFonts w:cs="Arial"/>
                <w:sz w:val="16"/>
                <w:szCs w:val="16"/>
              </w:rPr>
              <w:t>3</w:t>
            </w:r>
            <w:r w:rsidR="007F41ED">
              <w:rPr>
                <w:rFonts w:cs="Arial"/>
                <w:sz w:val="16"/>
                <w:szCs w:val="16"/>
              </w:rPr>
              <w:t>07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58336E" w14:textId="0F42335A" w:rsidR="007315B9" w:rsidRPr="00503CB0" w:rsidRDefault="00E42B8C" w:rsidP="000B5491">
            <w:pPr>
              <w:spacing w:before="75" w:after="75" w:line="240" w:lineRule="auto"/>
              <w:jc w:val="right"/>
              <w:rPr>
                <w:rFonts w:cs="Arial"/>
                <w:sz w:val="16"/>
                <w:szCs w:val="16"/>
              </w:rPr>
            </w:pPr>
            <w:r>
              <w:rPr>
                <w:rFonts w:cs="Arial"/>
                <w:sz w:val="16"/>
                <w:szCs w:val="16"/>
              </w:rPr>
              <w:t>6</w:t>
            </w:r>
            <w:r w:rsidR="00817CDB">
              <w:rPr>
                <w:rFonts w:cs="Arial"/>
                <w:sz w:val="16"/>
                <w:szCs w:val="16"/>
              </w:rPr>
              <w:t>0</w:t>
            </w:r>
            <w:r>
              <w:rPr>
                <w:rFonts w:cs="Arial"/>
                <w:sz w:val="16"/>
                <w:szCs w:val="16"/>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0B9F680" w14:textId="6E8F3F50" w:rsidR="007315B9" w:rsidRPr="00503CB0" w:rsidRDefault="007315B9" w:rsidP="000B5491">
            <w:pPr>
              <w:spacing w:before="75" w:after="75" w:line="240" w:lineRule="auto"/>
              <w:rPr>
                <w:rFonts w:cs="Arial"/>
                <w:sz w:val="16"/>
                <w:szCs w:val="16"/>
              </w:rPr>
            </w:pPr>
            <w:r w:rsidRPr="00503CB0">
              <w:rPr>
                <w:rFonts w:cs="Arial"/>
                <w:sz w:val="16"/>
                <w:szCs w:val="16"/>
              </w:rPr>
              <w:t>FILEGR</w:t>
            </w:r>
            <w:r w:rsidR="00E42B8C">
              <w:rPr>
                <w:rFonts w:cs="Arial"/>
                <w:sz w:val="16"/>
                <w:szCs w:val="16"/>
              </w:rPr>
              <w:t>03</w:t>
            </w:r>
            <w:r w:rsidR="007F41ED">
              <w:rPr>
                <w:rFonts w:cs="Arial"/>
                <w:sz w:val="16"/>
                <w:szCs w:val="16"/>
              </w:rPr>
              <w:t>07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93269C9" w14:textId="7B076A4F" w:rsidR="007315B9" w:rsidRPr="00503CB0" w:rsidRDefault="00EB49F4" w:rsidP="000B5491">
            <w:pPr>
              <w:spacing w:before="75" w:after="75" w:line="240" w:lineRule="auto"/>
              <w:jc w:val="right"/>
              <w:rPr>
                <w:rFonts w:cs="Arial"/>
                <w:sz w:val="16"/>
                <w:szCs w:val="16"/>
              </w:rPr>
            </w:pPr>
            <w:r>
              <w:rPr>
                <w:rFonts w:cs="Arial"/>
                <w:sz w:val="16"/>
                <w:szCs w:val="16"/>
              </w:rPr>
              <w:t>8</w:t>
            </w:r>
            <w:r w:rsidR="007315B9" w:rsidRPr="0076452C">
              <w:rPr>
                <w:rFonts w:cs="Arial"/>
                <w:sz w:val="16"/>
                <w:szCs w:val="16"/>
              </w:rPr>
              <w:t>0</w:t>
            </w:r>
          </w:p>
        </w:tc>
      </w:tr>
      <w:tr w:rsidR="00EB49F4" w:rsidRPr="00503CB0" w14:paraId="6A158D74" w14:textId="77777777" w:rsidTr="000B5491">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72852926" w14:textId="2BBC5446" w:rsidR="00EB49F4" w:rsidRDefault="00E42B8C" w:rsidP="00EB49F4">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889CB3" w14:textId="430F5F81" w:rsidR="00EB49F4" w:rsidRPr="00503CB0" w:rsidRDefault="00EB49F4" w:rsidP="00EB49F4">
            <w:pPr>
              <w:spacing w:before="75" w:after="75" w:line="240" w:lineRule="auto"/>
              <w:rPr>
                <w:rFonts w:cs="Arial"/>
                <w:sz w:val="16"/>
                <w:szCs w:val="16"/>
              </w:rPr>
            </w:pPr>
            <w:r w:rsidRPr="00503CB0">
              <w:rPr>
                <w:rFonts w:cs="Arial"/>
                <w:sz w:val="16"/>
                <w:szCs w:val="16"/>
              </w:rPr>
              <w:t>FILE</w:t>
            </w:r>
            <w:r w:rsidR="00E42B8C">
              <w:rPr>
                <w:rFonts w:cs="Arial"/>
                <w:sz w:val="16"/>
                <w:szCs w:val="16"/>
              </w:rPr>
              <w:t>1</w:t>
            </w:r>
            <w:r w:rsidR="00423298">
              <w:rPr>
                <w:rFonts w:cs="Arial"/>
                <w:sz w:val="16"/>
                <w:szCs w:val="16"/>
              </w:rPr>
              <w:t>1</w:t>
            </w:r>
            <w:r w:rsidR="007F41ED">
              <w:rPr>
                <w:rFonts w:cs="Arial"/>
                <w:sz w:val="16"/>
                <w:szCs w:val="16"/>
              </w:rPr>
              <w:t>07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8F06FA6" w14:textId="28B93BDA" w:rsidR="00EB49F4" w:rsidRPr="00503CB0" w:rsidRDefault="00EB49F4" w:rsidP="00EB49F4">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AF7E715" w14:textId="2F63C259" w:rsidR="00EB49F4" w:rsidRPr="00503CB0" w:rsidRDefault="00EB49F4" w:rsidP="00EB49F4">
            <w:pPr>
              <w:spacing w:before="75" w:after="75" w:line="240" w:lineRule="auto"/>
              <w:rPr>
                <w:rFonts w:cs="Arial"/>
                <w:sz w:val="16"/>
                <w:szCs w:val="16"/>
              </w:rPr>
            </w:pPr>
            <w:r w:rsidRPr="00503CB0">
              <w:rPr>
                <w:rFonts w:cs="Arial"/>
                <w:sz w:val="16"/>
                <w:szCs w:val="16"/>
              </w:rPr>
              <w:t>FILERD</w:t>
            </w:r>
            <w:r w:rsidR="00E42B8C">
              <w:rPr>
                <w:rFonts w:cs="Arial"/>
                <w:sz w:val="16"/>
                <w:szCs w:val="16"/>
              </w:rPr>
              <w:t>11</w:t>
            </w:r>
            <w:r w:rsidR="007F41ED">
              <w:rPr>
                <w:rFonts w:cs="Arial"/>
                <w:sz w:val="16"/>
                <w:szCs w:val="16"/>
              </w:rPr>
              <w:t>07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68D7CF" w14:textId="79B8CB79" w:rsidR="00EB49F4" w:rsidRPr="00503CB0" w:rsidRDefault="00E42B8C" w:rsidP="00EB49F4">
            <w:pPr>
              <w:spacing w:before="75" w:after="75" w:line="240" w:lineRule="auto"/>
              <w:jc w:val="right"/>
              <w:rPr>
                <w:rFonts w:cs="Arial"/>
                <w:sz w:val="16"/>
                <w:szCs w:val="16"/>
              </w:rPr>
            </w:pPr>
            <w:r>
              <w:rPr>
                <w:rFonts w:cs="Arial"/>
                <w:sz w:val="16"/>
                <w:szCs w:val="16"/>
              </w:rPr>
              <w:t>6</w:t>
            </w:r>
            <w:r w:rsidR="00817CDB">
              <w:rPr>
                <w:rFonts w:cs="Arial"/>
                <w:sz w:val="16"/>
                <w:szCs w:val="16"/>
              </w:rPr>
              <w:t>0</w:t>
            </w:r>
            <w:r>
              <w:rPr>
                <w:rFonts w:cs="Arial"/>
                <w:sz w:val="16"/>
                <w:szCs w:val="16"/>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2C0F78" w14:textId="35C64FB7" w:rsidR="00EB49F4" w:rsidRPr="00503CB0" w:rsidRDefault="00EB49F4" w:rsidP="00EB49F4">
            <w:pPr>
              <w:spacing w:before="75" w:after="75" w:line="240" w:lineRule="auto"/>
              <w:rPr>
                <w:rFonts w:cs="Arial"/>
                <w:sz w:val="16"/>
                <w:szCs w:val="16"/>
              </w:rPr>
            </w:pPr>
            <w:r w:rsidRPr="00503CB0">
              <w:rPr>
                <w:rFonts w:cs="Arial"/>
                <w:sz w:val="16"/>
                <w:szCs w:val="16"/>
              </w:rPr>
              <w:t>FILEGR</w:t>
            </w:r>
            <w:r w:rsidR="00E42B8C">
              <w:rPr>
                <w:rFonts w:cs="Arial"/>
                <w:sz w:val="16"/>
                <w:szCs w:val="16"/>
              </w:rPr>
              <w:t>11</w:t>
            </w:r>
            <w:r w:rsidR="007F41ED">
              <w:rPr>
                <w:rFonts w:cs="Arial"/>
                <w:sz w:val="16"/>
                <w:szCs w:val="16"/>
              </w:rPr>
              <w:t>07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5A3E51" w14:textId="73DD7319" w:rsidR="00EB49F4" w:rsidRPr="00503CB0" w:rsidRDefault="00EB49F4" w:rsidP="00EB49F4">
            <w:pPr>
              <w:spacing w:before="75" w:after="75" w:line="240" w:lineRule="auto"/>
              <w:jc w:val="right"/>
              <w:rPr>
                <w:rFonts w:cs="Arial"/>
                <w:sz w:val="16"/>
                <w:szCs w:val="16"/>
              </w:rPr>
            </w:pPr>
            <w:r w:rsidRPr="0003247D">
              <w:rPr>
                <w:rFonts w:cs="Arial"/>
                <w:sz w:val="16"/>
                <w:szCs w:val="16"/>
              </w:rPr>
              <w:t>80</w:t>
            </w:r>
          </w:p>
        </w:tc>
      </w:tr>
    </w:tbl>
    <w:p w14:paraId="08406D8A" w14:textId="4FE29081" w:rsidR="007315B9" w:rsidRDefault="007315B9" w:rsidP="007315B9">
      <w:pPr>
        <w:spacing w:line="240" w:lineRule="auto"/>
        <w:rPr>
          <w:rFonts w:cs="Arial"/>
          <w:color w:val="000000"/>
          <w:sz w:val="14"/>
          <w:szCs w:val="14"/>
        </w:rPr>
      </w:pPr>
      <w:r w:rsidRPr="00503CB0">
        <w:rPr>
          <w:rFonts w:cs="Arial"/>
          <w:color w:val="000000"/>
          <w:sz w:val="14"/>
          <w:szCs w:val="14"/>
        </w:rPr>
        <w:t>PRM: 0=geen ingreep, 1=doseren, 2=blokkeren</w:t>
      </w:r>
    </w:p>
    <w:p w14:paraId="612FA3E4" w14:textId="6864054F" w:rsidR="00817CDB" w:rsidRDefault="00817CDB" w:rsidP="00817CDB"/>
    <w:p w14:paraId="2760F213" w14:textId="6F3E4561" w:rsidR="007F41ED" w:rsidRDefault="007F41ED" w:rsidP="007F41ED">
      <w:r>
        <w:t>Indien op filemeetpunt DF718 en/of DF719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7F41ED" w:rsidRPr="00503CB0" w14:paraId="65D81B8A" w14:textId="77777777" w:rsidTr="00FA19CD">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4D337926" w14:textId="77777777" w:rsidR="007F41ED" w:rsidRPr="00503CB0" w:rsidRDefault="007F41ED" w:rsidP="00FA19CD">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4ABB9420" w14:textId="77777777" w:rsidR="007F41ED" w:rsidRPr="00503CB0" w:rsidRDefault="007F41ED" w:rsidP="00FA19CD">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92E69FE" w14:textId="77777777" w:rsidR="007F41ED" w:rsidRPr="00503CB0" w:rsidRDefault="007F41ED" w:rsidP="00FA19CD">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24A4EB00" w14:textId="77777777" w:rsidR="007F41ED" w:rsidRPr="00503CB0" w:rsidRDefault="007F41ED" w:rsidP="00FA19CD">
            <w:pPr>
              <w:spacing w:before="75" w:after="75" w:line="240" w:lineRule="auto"/>
              <w:jc w:val="center"/>
              <w:rPr>
                <w:rFonts w:cs="Arial"/>
                <w:b/>
                <w:bCs/>
              </w:rPr>
            </w:pPr>
            <w:r w:rsidRPr="00503CB0">
              <w:rPr>
                <w:rFonts w:cs="Arial"/>
                <w:b/>
                <w:bCs/>
              </w:rPr>
              <w:t>Maximum groen</w:t>
            </w:r>
          </w:p>
        </w:tc>
      </w:tr>
      <w:tr w:rsidR="007F41ED" w:rsidRPr="00503CB0" w14:paraId="00D7F0B1" w14:textId="77777777" w:rsidTr="00FA19CD">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2EA57458" w14:textId="77777777" w:rsidR="007F41ED" w:rsidRPr="00503CB0" w:rsidRDefault="007F41ED" w:rsidP="00FA19CD">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C6D2D70"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374D085" w14:textId="77777777" w:rsidR="007F41ED" w:rsidRPr="00503CB0" w:rsidRDefault="007F41ED" w:rsidP="00FA19CD">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37045F2" w14:textId="77777777" w:rsidR="007F41ED" w:rsidRPr="00503CB0" w:rsidRDefault="007F41ED" w:rsidP="00FA19CD">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53847A2"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B20C8DA" w14:textId="77777777" w:rsidR="007F41ED" w:rsidRPr="00503CB0" w:rsidRDefault="007F41ED" w:rsidP="00FA19CD">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23C6131C"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F41ED" w:rsidRPr="00503CB0" w14:paraId="24D5648B" w14:textId="77777777" w:rsidTr="00FA19CD">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77396FC5" w14:textId="77777777" w:rsidR="007F41ED" w:rsidRPr="00503CB0" w:rsidRDefault="007F41ED" w:rsidP="00FA19CD">
            <w:pPr>
              <w:spacing w:before="75" w:after="75" w:line="240" w:lineRule="auto"/>
              <w:rPr>
                <w:rFonts w:cs="Arial"/>
                <w:sz w:val="16"/>
                <w:szCs w:val="16"/>
              </w:rPr>
            </w:pP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181BE9E"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97AA7EA"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18880DF" w14:textId="77777777" w:rsidR="007F41ED" w:rsidRPr="00503CB0" w:rsidRDefault="007F41ED" w:rsidP="00FA19CD">
            <w:pPr>
              <w:spacing w:before="75" w:after="75" w:line="240" w:lineRule="auto"/>
              <w:rPr>
                <w:rFonts w:cs="Arial"/>
                <w:sz w:val="16"/>
                <w:szCs w:val="16"/>
              </w:rPr>
            </w:pPr>
            <w:r w:rsidRPr="00503CB0">
              <w:rPr>
                <w:rFonts w:cs="Arial"/>
                <w:sz w:val="16"/>
                <w:szCs w:val="16"/>
              </w:rPr>
              <w:t>FILERD</w:t>
            </w: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CC49BB7" w14:textId="77777777" w:rsidR="007F41ED" w:rsidRPr="00503CB0" w:rsidRDefault="007F41ED" w:rsidP="00FA19CD">
            <w:pPr>
              <w:spacing w:before="75" w:after="75" w:line="240" w:lineRule="auto"/>
              <w:jc w:val="right"/>
              <w:rPr>
                <w:rFonts w:cs="Arial"/>
                <w:sz w:val="16"/>
                <w:szCs w:val="16"/>
              </w:rPr>
            </w:pPr>
            <w:r>
              <w:rPr>
                <w:rFonts w:cs="Arial"/>
                <w:sz w:val="16"/>
                <w:szCs w:val="16"/>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D9697DE" w14:textId="77777777" w:rsidR="007F41ED" w:rsidRPr="00503CB0" w:rsidRDefault="007F41ED" w:rsidP="00FA19CD">
            <w:pPr>
              <w:spacing w:before="75" w:after="75" w:line="240" w:lineRule="auto"/>
              <w:rPr>
                <w:rFonts w:cs="Arial"/>
                <w:sz w:val="16"/>
                <w:szCs w:val="16"/>
              </w:rPr>
            </w:pPr>
            <w:r w:rsidRPr="00503CB0">
              <w:rPr>
                <w:rFonts w:cs="Arial"/>
                <w:sz w:val="16"/>
                <w:szCs w:val="16"/>
              </w:rPr>
              <w:t>FILEGR</w:t>
            </w: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54CF810" w14:textId="77777777" w:rsidR="007F41ED" w:rsidRPr="00503CB0" w:rsidRDefault="007F41ED" w:rsidP="00FA19CD">
            <w:pPr>
              <w:spacing w:before="75" w:after="75" w:line="240" w:lineRule="auto"/>
              <w:jc w:val="right"/>
              <w:rPr>
                <w:rFonts w:cs="Arial"/>
                <w:sz w:val="16"/>
                <w:szCs w:val="16"/>
              </w:rPr>
            </w:pPr>
            <w:r>
              <w:rPr>
                <w:rFonts w:cs="Arial"/>
                <w:sz w:val="16"/>
                <w:szCs w:val="16"/>
              </w:rPr>
              <w:t>8</w:t>
            </w:r>
            <w:r w:rsidRPr="0076452C">
              <w:rPr>
                <w:rFonts w:cs="Arial"/>
                <w:sz w:val="16"/>
                <w:szCs w:val="16"/>
              </w:rPr>
              <w:t>0</w:t>
            </w:r>
          </w:p>
        </w:tc>
      </w:tr>
      <w:tr w:rsidR="007F41ED" w:rsidRPr="00503CB0" w14:paraId="5BCBC6F1" w14:textId="77777777" w:rsidTr="00FA19CD">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297EDD2C" w14:textId="77777777" w:rsidR="007F41ED" w:rsidRDefault="007F41ED" w:rsidP="00FA19CD">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F7AF10"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303B6A0"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08212B5" w14:textId="77777777" w:rsidR="007F41ED" w:rsidRPr="00503CB0" w:rsidRDefault="007F41ED" w:rsidP="00FA19CD">
            <w:pPr>
              <w:spacing w:before="75" w:after="75" w:line="240" w:lineRule="auto"/>
              <w:rPr>
                <w:rFonts w:cs="Arial"/>
                <w:sz w:val="16"/>
                <w:szCs w:val="16"/>
              </w:rPr>
            </w:pPr>
            <w:r w:rsidRPr="00503CB0">
              <w:rPr>
                <w:rFonts w:cs="Arial"/>
                <w:sz w:val="16"/>
                <w:szCs w:val="16"/>
              </w:rPr>
              <w:t>FILERD</w:t>
            </w: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914A0F7" w14:textId="77777777" w:rsidR="007F41ED" w:rsidRPr="00503CB0" w:rsidRDefault="007F41ED" w:rsidP="00FA19CD">
            <w:pPr>
              <w:spacing w:before="75" w:after="75" w:line="240" w:lineRule="auto"/>
              <w:jc w:val="right"/>
              <w:rPr>
                <w:rFonts w:cs="Arial"/>
                <w:sz w:val="16"/>
                <w:szCs w:val="16"/>
              </w:rPr>
            </w:pPr>
            <w:r>
              <w:rPr>
                <w:rFonts w:cs="Arial"/>
                <w:sz w:val="16"/>
                <w:szCs w:val="16"/>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6FFD45" w14:textId="77777777" w:rsidR="007F41ED" w:rsidRPr="00503CB0" w:rsidRDefault="007F41ED" w:rsidP="00FA19CD">
            <w:pPr>
              <w:spacing w:before="75" w:after="75" w:line="240" w:lineRule="auto"/>
              <w:rPr>
                <w:rFonts w:cs="Arial"/>
                <w:sz w:val="16"/>
                <w:szCs w:val="16"/>
              </w:rPr>
            </w:pPr>
            <w:r w:rsidRPr="00503CB0">
              <w:rPr>
                <w:rFonts w:cs="Arial"/>
                <w:sz w:val="16"/>
                <w:szCs w:val="16"/>
              </w:rPr>
              <w:t>FILEGR</w:t>
            </w: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541C3A" w14:textId="77777777" w:rsidR="007F41ED" w:rsidRPr="00503CB0" w:rsidRDefault="007F41ED" w:rsidP="00FA19CD">
            <w:pPr>
              <w:spacing w:before="75" w:after="75" w:line="240" w:lineRule="auto"/>
              <w:jc w:val="right"/>
              <w:rPr>
                <w:rFonts w:cs="Arial"/>
                <w:sz w:val="16"/>
                <w:szCs w:val="16"/>
              </w:rPr>
            </w:pPr>
            <w:r w:rsidRPr="0003247D">
              <w:rPr>
                <w:rFonts w:cs="Arial"/>
                <w:sz w:val="16"/>
                <w:szCs w:val="16"/>
              </w:rPr>
              <w:t>80</w:t>
            </w:r>
          </w:p>
        </w:tc>
      </w:tr>
    </w:tbl>
    <w:p w14:paraId="339BFEA4" w14:textId="77777777" w:rsidR="007F41ED" w:rsidRDefault="007F41ED" w:rsidP="007F41ED">
      <w:pPr>
        <w:spacing w:line="240" w:lineRule="auto"/>
        <w:rPr>
          <w:rFonts w:cs="Arial"/>
          <w:color w:val="000000"/>
          <w:sz w:val="14"/>
          <w:szCs w:val="14"/>
        </w:rPr>
      </w:pPr>
      <w:r w:rsidRPr="00503CB0">
        <w:rPr>
          <w:rFonts w:cs="Arial"/>
          <w:color w:val="000000"/>
          <w:sz w:val="14"/>
          <w:szCs w:val="14"/>
        </w:rPr>
        <w:t>PRM: 0=geen ingreep, 1=doseren, 2=blokkeren</w:t>
      </w:r>
    </w:p>
    <w:p w14:paraId="602C87C1" w14:textId="37E3E18B" w:rsidR="007F41ED" w:rsidRDefault="007F41ED" w:rsidP="00817CDB"/>
    <w:p w14:paraId="053F9FC7" w14:textId="2AA94CCC" w:rsidR="00817CDB" w:rsidRDefault="00817CDB" w:rsidP="00817CDB">
      <w:r>
        <w:t>Indien op filemeetpunt DF629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817CDB" w:rsidRPr="00503CB0" w14:paraId="5BB95349" w14:textId="77777777" w:rsidTr="00FA19CD">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74E15248" w14:textId="77777777" w:rsidR="00817CDB" w:rsidRPr="00503CB0" w:rsidRDefault="00817CDB" w:rsidP="00FA19CD">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031E8ED1" w14:textId="77777777" w:rsidR="00817CDB" w:rsidRPr="00503CB0" w:rsidRDefault="00817CDB" w:rsidP="00FA19CD">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659A8BD" w14:textId="77777777" w:rsidR="00817CDB" w:rsidRPr="00503CB0" w:rsidRDefault="00817CDB" w:rsidP="00FA19CD">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8AB3912" w14:textId="77777777" w:rsidR="00817CDB" w:rsidRPr="00503CB0" w:rsidRDefault="00817CDB" w:rsidP="00FA19CD">
            <w:pPr>
              <w:spacing w:before="75" w:after="75" w:line="240" w:lineRule="auto"/>
              <w:jc w:val="center"/>
              <w:rPr>
                <w:rFonts w:cs="Arial"/>
                <w:b/>
                <w:bCs/>
              </w:rPr>
            </w:pPr>
            <w:r w:rsidRPr="00503CB0">
              <w:rPr>
                <w:rFonts w:cs="Arial"/>
                <w:b/>
                <w:bCs/>
              </w:rPr>
              <w:t>Maximum groen</w:t>
            </w:r>
          </w:p>
        </w:tc>
      </w:tr>
      <w:tr w:rsidR="00817CDB" w:rsidRPr="00503CB0" w14:paraId="4C1623C5" w14:textId="77777777" w:rsidTr="00FA19CD">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6FBCF926" w14:textId="77777777" w:rsidR="00817CDB" w:rsidRPr="00503CB0" w:rsidRDefault="00817CDB" w:rsidP="00FA19CD">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FAF1AA5" w14:textId="77777777" w:rsidR="00817CDB" w:rsidRPr="00503CB0" w:rsidRDefault="00817CDB"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B9DFEE3" w14:textId="77777777" w:rsidR="00817CDB" w:rsidRPr="00503CB0" w:rsidRDefault="00817CDB" w:rsidP="00FA19CD">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748273A" w14:textId="77777777" w:rsidR="00817CDB" w:rsidRPr="00503CB0" w:rsidRDefault="00817CDB" w:rsidP="00FA19CD">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615B0F6" w14:textId="77777777" w:rsidR="00817CDB" w:rsidRPr="00503CB0" w:rsidRDefault="00817CDB"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932C5DA" w14:textId="77777777" w:rsidR="00817CDB" w:rsidRPr="00503CB0" w:rsidRDefault="00817CDB" w:rsidP="00FA19CD">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5BDD1908" w14:textId="77777777" w:rsidR="00817CDB" w:rsidRPr="00503CB0" w:rsidRDefault="00817CDB"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817CDB" w:rsidRPr="00503CB0" w14:paraId="69433974" w14:textId="77777777" w:rsidTr="00FA19CD">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08670A92" w14:textId="67B4F1C2" w:rsidR="00817CDB" w:rsidRPr="00503CB0" w:rsidRDefault="00817CDB" w:rsidP="00FA19CD">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40D39E2" w14:textId="38E29787" w:rsidR="00817CDB" w:rsidRPr="00503CB0" w:rsidRDefault="00817CDB" w:rsidP="00FA19CD">
            <w:pPr>
              <w:spacing w:before="75" w:after="75" w:line="240" w:lineRule="auto"/>
              <w:rPr>
                <w:rFonts w:cs="Arial"/>
                <w:sz w:val="16"/>
                <w:szCs w:val="16"/>
              </w:rPr>
            </w:pPr>
            <w:r w:rsidRPr="00503CB0">
              <w:rPr>
                <w:rFonts w:cs="Arial"/>
                <w:sz w:val="16"/>
                <w:szCs w:val="16"/>
              </w:rPr>
              <w:t>FILE</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A7291CE" w14:textId="77777777" w:rsidR="00817CDB" w:rsidRPr="00503CB0" w:rsidRDefault="00817CDB" w:rsidP="00FA19CD">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8506BAB" w14:textId="4806BA62" w:rsidR="00817CDB" w:rsidRPr="00503CB0" w:rsidRDefault="00817CDB" w:rsidP="00FA19CD">
            <w:pPr>
              <w:spacing w:before="75" w:after="75" w:line="240" w:lineRule="auto"/>
              <w:rPr>
                <w:rFonts w:cs="Arial"/>
                <w:sz w:val="16"/>
                <w:szCs w:val="16"/>
              </w:rPr>
            </w:pPr>
            <w:r w:rsidRPr="00503CB0">
              <w:rPr>
                <w:rFonts w:cs="Arial"/>
                <w:sz w:val="16"/>
                <w:szCs w:val="16"/>
              </w:rPr>
              <w:t>FILERD</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03F652D" w14:textId="4162E19C" w:rsidR="00817CDB" w:rsidRPr="00503CB0" w:rsidRDefault="00817CDB" w:rsidP="00FA19CD">
            <w:pPr>
              <w:spacing w:before="75" w:after="75" w:line="240" w:lineRule="auto"/>
              <w:jc w:val="right"/>
              <w:rPr>
                <w:rFonts w:cs="Arial"/>
                <w:sz w:val="16"/>
                <w:szCs w:val="16"/>
              </w:rPr>
            </w:pPr>
            <w:r>
              <w:rPr>
                <w:rFonts w:cs="Arial"/>
                <w:sz w:val="16"/>
                <w:szCs w:val="16"/>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B1931F6" w14:textId="426E874C" w:rsidR="00817CDB" w:rsidRPr="00503CB0" w:rsidRDefault="00817CDB" w:rsidP="00FA19CD">
            <w:pPr>
              <w:spacing w:before="75" w:after="75" w:line="240" w:lineRule="auto"/>
              <w:rPr>
                <w:rFonts w:cs="Arial"/>
                <w:sz w:val="16"/>
                <w:szCs w:val="16"/>
              </w:rPr>
            </w:pPr>
            <w:r w:rsidRPr="00503CB0">
              <w:rPr>
                <w:rFonts w:cs="Arial"/>
                <w:sz w:val="16"/>
                <w:szCs w:val="16"/>
              </w:rPr>
              <w:t>FILEGR</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09E7033" w14:textId="77777777" w:rsidR="00817CDB" w:rsidRPr="00503CB0" w:rsidRDefault="00817CDB" w:rsidP="00FA19CD">
            <w:pPr>
              <w:spacing w:before="75" w:after="75" w:line="240" w:lineRule="auto"/>
              <w:jc w:val="right"/>
              <w:rPr>
                <w:rFonts w:cs="Arial"/>
                <w:sz w:val="16"/>
                <w:szCs w:val="16"/>
              </w:rPr>
            </w:pPr>
            <w:r>
              <w:rPr>
                <w:rFonts w:cs="Arial"/>
                <w:sz w:val="16"/>
                <w:szCs w:val="16"/>
              </w:rPr>
              <w:t>8</w:t>
            </w:r>
            <w:r w:rsidRPr="0076452C">
              <w:rPr>
                <w:rFonts w:cs="Arial"/>
                <w:sz w:val="16"/>
                <w:szCs w:val="16"/>
              </w:rPr>
              <w:t>0</w:t>
            </w:r>
          </w:p>
        </w:tc>
      </w:tr>
      <w:tr w:rsidR="00817CDB" w:rsidRPr="00503CB0" w14:paraId="66CD179E" w14:textId="77777777" w:rsidTr="00FA19CD">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53000AAE" w14:textId="15FE342A" w:rsidR="00817CDB" w:rsidRDefault="00817CDB" w:rsidP="00FA19CD">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3A6927F" w14:textId="08E6BCF9" w:rsidR="00817CDB" w:rsidRPr="00503CB0" w:rsidRDefault="00817CDB" w:rsidP="00FA19CD">
            <w:pPr>
              <w:spacing w:before="75" w:after="75" w:line="240" w:lineRule="auto"/>
              <w:rPr>
                <w:rFonts w:cs="Arial"/>
                <w:sz w:val="16"/>
                <w:szCs w:val="16"/>
              </w:rPr>
            </w:pPr>
            <w:r w:rsidRPr="00503CB0">
              <w:rPr>
                <w:rFonts w:cs="Arial"/>
                <w:sz w:val="16"/>
                <w:szCs w:val="16"/>
              </w:rPr>
              <w:t>FILE</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84EF172" w14:textId="77777777" w:rsidR="00817CDB" w:rsidRPr="00503CB0" w:rsidRDefault="00817CDB" w:rsidP="00FA19CD">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917E0D" w14:textId="4BE8B59A" w:rsidR="00817CDB" w:rsidRPr="00503CB0" w:rsidRDefault="00817CDB" w:rsidP="00FA19CD">
            <w:pPr>
              <w:spacing w:before="75" w:after="75" w:line="240" w:lineRule="auto"/>
              <w:rPr>
                <w:rFonts w:cs="Arial"/>
                <w:sz w:val="16"/>
                <w:szCs w:val="16"/>
              </w:rPr>
            </w:pPr>
            <w:r w:rsidRPr="00503CB0">
              <w:rPr>
                <w:rFonts w:cs="Arial"/>
                <w:sz w:val="16"/>
                <w:szCs w:val="16"/>
              </w:rPr>
              <w:t>FILERD</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9D982E" w14:textId="0975F2DE" w:rsidR="00817CDB" w:rsidRPr="00503CB0" w:rsidRDefault="00817CDB" w:rsidP="00FA19CD">
            <w:pPr>
              <w:spacing w:before="75" w:after="75" w:line="240" w:lineRule="auto"/>
              <w:jc w:val="right"/>
              <w:rPr>
                <w:rFonts w:cs="Arial"/>
                <w:sz w:val="16"/>
                <w:szCs w:val="16"/>
              </w:rPr>
            </w:pPr>
            <w:r>
              <w:rPr>
                <w:rFonts w:cs="Arial"/>
                <w:sz w:val="16"/>
                <w:szCs w:val="16"/>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FE40649" w14:textId="48D78626" w:rsidR="00817CDB" w:rsidRPr="00503CB0" w:rsidRDefault="00817CDB" w:rsidP="00FA19CD">
            <w:pPr>
              <w:spacing w:before="75" w:after="75" w:line="240" w:lineRule="auto"/>
              <w:rPr>
                <w:rFonts w:cs="Arial"/>
                <w:sz w:val="16"/>
                <w:szCs w:val="16"/>
              </w:rPr>
            </w:pPr>
            <w:r w:rsidRPr="00503CB0">
              <w:rPr>
                <w:rFonts w:cs="Arial"/>
                <w:sz w:val="16"/>
                <w:szCs w:val="16"/>
              </w:rPr>
              <w:t>FILEGR</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9D1F5BC" w14:textId="77777777" w:rsidR="00817CDB" w:rsidRPr="00503CB0" w:rsidRDefault="00817CDB" w:rsidP="00FA19CD">
            <w:pPr>
              <w:spacing w:before="75" w:after="75" w:line="240" w:lineRule="auto"/>
              <w:jc w:val="right"/>
              <w:rPr>
                <w:rFonts w:cs="Arial"/>
                <w:sz w:val="16"/>
                <w:szCs w:val="16"/>
              </w:rPr>
            </w:pPr>
            <w:r w:rsidRPr="0003247D">
              <w:rPr>
                <w:rFonts w:cs="Arial"/>
                <w:sz w:val="16"/>
                <w:szCs w:val="16"/>
              </w:rPr>
              <w:t>80</w:t>
            </w:r>
          </w:p>
        </w:tc>
      </w:tr>
    </w:tbl>
    <w:p w14:paraId="650FFEEF" w14:textId="77777777" w:rsidR="00817CDB" w:rsidRPr="00503CB0" w:rsidRDefault="00817CDB" w:rsidP="00817CDB">
      <w:pPr>
        <w:spacing w:line="240" w:lineRule="auto"/>
        <w:rPr>
          <w:rFonts w:cs="Arial"/>
          <w:color w:val="000000"/>
          <w:sz w:val="14"/>
          <w:szCs w:val="14"/>
        </w:rPr>
      </w:pPr>
      <w:r w:rsidRPr="00503CB0">
        <w:rPr>
          <w:rFonts w:cs="Arial"/>
          <w:color w:val="000000"/>
          <w:sz w:val="14"/>
          <w:szCs w:val="14"/>
        </w:rPr>
        <w:t>PRM: 0=geen ingreep, 1=doseren, 2=blokkeren</w:t>
      </w:r>
    </w:p>
    <w:p w14:paraId="41CE8286" w14:textId="2F8A4BEF" w:rsidR="00817CDB" w:rsidRDefault="00817CDB" w:rsidP="00817CDB"/>
    <w:p w14:paraId="2AB2E213" w14:textId="77777777" w:rsidR="007F41ED" w:rsidRDefault="007F41ED">
      <w:pPr>
        <w:spacing w:line="240" w:lineRule="auto"/>
      </w:pPr>
      <w:r>
        <w:br w:type="page"/>
      </w:r>
    </w:p>
    <w:p w14:paraId="167FB662" w14:textId="4A689F44" w:rsidR="00817CDB" w:rsidRDefault="00817CDB" w:rsidP="00817CDB">
      <w:r>
        <w:lastRenderedPageBreak/>
        <w:t>Indien op filemeetpunten DF688 en/of DF689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817CDB" w:rsidRPr="00503CB0" w14:paraId="765272BD" w14:textId="77777777" w:rsidTr="00FA19CD">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C847E61" w14:textId="77777777" w:rsidR="00817CDB" w:rsidRPr="00503CB0" w:rsidRDefault="00817CDB" w:rsidP="00FA19CD">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41F13298" w14:textId="77777777" w:rsidR="00817CDB" w:rsidRPr="00503CB0" w:rsidRDefault="00817CDB" w:rsidP="00FA19CD">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D2EC583" w14:textId="77777777" w:rsidR="00817CDB" w:rsidRPr="00503CB0" w:rsidRDefault="00817CDB" w:rsidP="00FA19CD">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65C19B0" w14:textId="77777777" w:rsidR="00817CDB" w:rsidRPr="00503CB0" w:rsidRDefault="00817CDB" w:rsidP="00FA19CD">
            <w:pPr>
              <w:spacing w:before="75" w:after="75" w:line="240" w:lineRule="auto"/>
              <w:jc w:val="center"/>
              <w:rPr>
                <w:rFonts w:cs="Arial"/>
                <w:b/>
                <w:bCs/>
              </w:rPr>
            </w:pPr>
            <w:r w:rsidRPr="00503CB0">
              <w:rPr>
                <w:rFonts w:cs="Arial"/>
                <w:b/>
                <w:bCs/>
              </w:rPr>
              <w:t>Maximum groen</w:t>
            </w:r>
          </w:p>
        </w:tc>
      </w:tr>
      <w:tr w:rsidR="00817CDB" w:rsidRPr="00503CB0" w14:paraId="780F4594" w14:textId="77777777" w:rsidTr="00FA19CD">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5408BBE3" w14:textId="77777777" w:rsidR="00817CDB" w:rsidRPr="00503CB0" w:rsidRDefault="00817CDB" w:rsidP="00FA19CD">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E1CDDC9" w14:textId="77777777" w:rsidR="00817CDB" w:rsidRPr="00503CB0" w:rsidRDefault="00817CDB"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4755E8E" w14:textId="77777777" w:rsidR="00817CDB" w:rsidRPr="00503CB0" w:rsidRDefault="00817CDB" w:rsidP="00FA19CD">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5B95537" w14:textId="77777777" w:rsidR="00817CDB" w:rsidRPr="00503CB0" w:rsidRDefault="00817CDB" w:rsidP="00FA19CD">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206DA7A" w14:textId="77777777" w:rsidR="00817CDB" w:rsidRPr="00503CB0" w:rsidRDefault="00817CDB"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BF83656" w14:textId="77777777" w:rsidR="00817CDB" w:rsidRPr="00503CB0" w:rsidRDefault="00817CDB" w:rsidP="00FA19CD">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0C496E0B" w14:textId="77777777" w:rsidR="00817CDB" w:rsidRPr="00503CB0" w:rsidRDefault="00817CDB"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817CDB" w:rsidRPr="00503CB0" w14:paraId="51741D6C" w14:textId="77777777" w:rsidTr="00FA19CD">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7CED37B2" w14:textId="5B7C003B" w:rsidR="00817CDB" w:rsidRPr="00503CB0" w:rsidRDefault="00817CDB" w:rsidP="00FA19CD">
            <w:pPr>
              <w:spacing w:before="75" w:after="75" w:line="240" w:lineRule="auto"/>
              <w:rPr>
                <w:rFonts w:cs="Arial"/>
                <w:sz w:val="16"/>
                <w:szCs w:val="16"/>
              </w:rPr>
            </w:pP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37EAE76" w14:textId="364BA2E6" w:rsidR="00817CDB" w:rsidRPr="00503CB0" w:rsidRDefault="00817CDB" w:rsidP="00FA19CD">
            <w:pPr>
              <w:spacing w:before="75" w:after="75" w:line="240" w:lineRule="auto"/>
              <w:rPr>
                <w:rFonts w:cs="Arial"/>
                <w:sz w:val="16"/>
                <w:szCs w:val="16"/>
              </w:rPr>
            </w:pPr>
            <w:r w:rsidRPr="00503CB0">
              <w:rPr>
                <w:rFonts w:cs="Arial"/>
                <w:sz w:val="16"/>
                <w:szCs w:val="16"/>
              </w:rPr>
              <w:t>FILE</w:t>
            </w: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DF7B604" w14:textId="7A362B83" w:rsidR="00817CDB" w:rsidRPr="00503CB0" w:rsidRDefault="00817CDB" w:rsidP="00FA19CD">
            <w:pPr>
              <w:spacing w:before="75" w:after="75" w:line="240" w:lineRule="auto"/>
              <w:jc w:val="center"/>
              <w:rPr>
                <w:rFonts w:cs="Arial"/>
                <w:sz w:val="16"/>
                <w:szCs w:val="16"/>
              </w:rPr>
            </w:pP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30E866D" w14:textId="1E7B19C1" w:rsidR="00817CDB" w:rsidRPr="00503CB0" w:rsidRDefault="00817CDB" w:rsidP="00FA19CD">
            <w:pPr>
              <w:spacing w:before="75" w:after="75" w:line="240" w:lineRule="auto"/>
              <w:rPr>
                <w:rFonts w:cs="Arial"/>
                <w:sz w:val="16"/>
                <w:szCs w:val="16"/>
              </w:rPr>
            </w:pPr>
            <w:r w:rsidRPr="00503CB0">
              <w:rPr>
                <w:rFonts w:cs="Arial"/>
                <w:sz w:val="16"/>
                <w:szCs w:val="16"/>
              </w:rPr>
              <w:t>FILERD</w:t>
            </w: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F47EEAC" w14:textId="77777777" w:rsidR="00817CDB" w:rsidRPr="00503CB0" w:rsidRDefault="00817CDB" w:rsidP="00FA19CD">
            <w:pPr>
              <w:spacing w:before="75" w:after="75" w:line="240" w:lineRule="auto"/>
              <w:jc w:val="right"/>
              <w:rPr>
                <w:rFonts w:cs="Arial"/>
                <w:sz w:val="16"/>
                <w:szCs w:val="16"/>
              </w:rPr>
            </w:pPr>
            <w:r>
              <w:rPr>
                <w:rFonts w:cs="Arial"/>
                <w:sz w:val="16"/>
                <w:szCs w:val="16"/>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59C059E" w14:textId="5CDA4029" w:rsidR="00817CDB" w:rsidRPr="00503CB0" w:rsidRDefault="00817CDB" w:rsidP="00FA19CD">
            <w:pPr>
              <w:spacing w:before="75" w:after="75" w:line="240" w:lineRule="auto"/>
              <w:rPr>
                <w:rFonts w:cs="Arial"/>
                <w:sz w:val="16"/>
                <w:szCs w:val="16"/>
              </w:rPr>
            </w:pPr>
            <w:r w:rsidRPr="00503CB0">
              <w:rPr>
                <w:rFonts w:cs="Arial"/>
                <w:sz w:val="16"/>
                <w:szCs w:val="16"/>
              </w:rPr>
              <w:t>FILEGR</w:t>
            </w: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D903CA9" w14:textId="77777777" w:rsidR="00817CDB" w:rsidRPr="00503CB0" w:rsidRDefault="00817CDB" w:rsidP="00FA19CD">
            <w:pPr>
              <w:spacing w:before="75" w:after="75" w:line="240" w:lineRule="auto"/>
              <w:jc w:val="right"/>
              <w:rPr>
                <w:rFonts w:cs="Arial"/>
                <w:sz w:val="16"/>
                <w:szCs w:val="16"/>
              </w:rPr>
            </w:pPr>
            <w:r>
              <w:rPr>
                <w:rFonts w:cs="Arial"/>
                <w:sz w:val="16"/>
                <w:szCs w:val="16"/>
              </w:rPr>
              <w:t>8</w:t>
            </w:r>
            <w:r w:rsidRPr="0076452C">
              <w:rPr>
                <w:rFonts w:cs="Arial"/>
                <w:sz w:val="16"/>
                <w:szCs w:val="16"/>
              </w:rPr>
              <w:t>0</w:t>
            </w:r>
          </w:p>
        </w:tc>
      </w:tr>
      <w:tr w:rsidR="00817CDB" w:rsidRPr="00503CB0" w14:paraId="0A52933F" w14:textId="77777777" w:rsidTr="00FA19CD">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6E99A627" w14:textId="173FEF71" w:rsidR="00817CDB" w:rsidRDefault="00817CDB" w:rsidP="00FA19CD">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78811EB" w14:textId="0100A6F3" w:rsidR="00817CDB" w:rsidRPr="00503CB0" w:rsidRDefault="00817CDB" w:rsidP="00FA19CD">
            <w:pPr>
              <w:spacing w:before="75" w:after="75" w:line="240" w:lineRule="auto"/>
              <w:rPr>
                <w:rFonts w:cs="Arial"/>
                <w:sz w:val="16"/>
                <w:szCs w:val="16"/>
              </w:rPr>
            </w:pPr>
            <w:r w:rsidRPr="00503CB0">
              <w:rPr>
                <w:rFonts w:cs="Arial"/>
                <w:sz w:val="16"/>
                <w:szCs w:val="16"/>
              </w:rPr>
              <w:t>FILE</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A241FA3" w14:textId="32210133" w:rsidR="00817CDB" w:rsidRPr="00503CB0" w:rsidRDefault="00817CDB" w:rsidP="00FA19CD">
            <w:pPr>
              <w:spacing w:before="75" w:after="75" w:line="240" w:lineRule="auto"/>
              <w:jc w:val="center"/>
              <w:rPr>
                <w:rFonts w:cs="Arial"/>
                <w:sz w:val="16"/>
                <w:szCs w:val="16"/>
              </w:rPr>
            </w:pP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6DEA40E" w14:textId="0AE745B7" w:rsidR="00817CDB" w:rsidRPr="00503CB0" w:rsidRDefault="00817CDB" w:rsidP="00FA19CD">
            <w:pPr>
              <w:spacing w:before="75" w:after="75" w:line="240" w:lineRule="auto"/>
              <w:rPr>
                <w:rFonts w:cs="Arial"/>
                <w:sz w:val="16"/>
                <w:szCs w:val="16"/>
              </w:rPr>
            </w:pPr>
            <w:r w:rsidRPr="00503CB0">
              <w:rPr>
                <w:rFonts w:cs="Arial"/>
                <w:sz w:val="16"/>
                <w:szCs w:val="16"/>
              </w:rPr>
              <w:t>FILERD</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6487FE2" w14:textId="77777777" w:rsidR="00817CDB" w:rsidRPr="00503CB0" w:rsidRDefault="00817CDB" w:rsidP="00FA19CD">
            <w:pPr>
              <w:spacing w:before="75" w:after="75" w:line="240" w:lineRule="auto"/>
              <w:jc w:val="right"/>
              <w:rPr>
                <w:rFonts w:cs="Arial"/>
                <w:sz w:val="16"/>
                <w:szCs w:val="16"/>
              </w:rPr>
            </w:pPr>
            <w:r>
              <w:rPr>
                <w:rFonts w:cs="Arial"/>
                <w:sz w:val="16"/>
                <w:szCs w:val="16"/>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65ECFEC" w14:textId="1D7D5BA5" w:rsidR="00817CDB" w:rsidRPr="00503CB0" w:rsidRDefault="00817CDB" w:rsidP="00FA19CD">
            <w:pPr>
              <w:spacing w:before="75" w:after="75" w:line="240" w:lineRule="auto"/>
              <w:rPr>
                <w:rFonts w:cs="Arial"/>
                <w:sz w:val="16"/>
                <w:szCs w:val="16"/>
              </w:rPr>
            </w:pPr>
            <w:r w:rsidRPr="00503CB0">
              <w:rPr>
                <w:rFonts w:cs="Arial"/>
                <w:sz w:val="16"/>
                <w:szCs w:val="16"/>
              </w:rPr>
              <w:t>FILEGR</w:t>
            </w: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E5B943C" w14:textId="77777777" w:rsidR="00817CDB" w:rsidRPr="00503CB0" w:rsidRDefault="00817CDB" w:rsidP="00FA19CD">
            <w:pPr>
              <w:spacing w:before="75" w:after="75" w:line="240" w:lineRule="auto"/>
              <w:jc w:val="right"/>
              <w:rPr>
                <w:rFonts w:cs="Arial"/>
                <w:sz w:val="16"/>
                <w:szCs w:val="16"/>
              </w:rPr>
            </w:pPr>
            <w:r w:rsidRPr="0003247D">
              <w:rPr>
                <w:rFonts w:cs="Arial"/>
                <w:sz w:val="16"/>
                <w:szCs w:val="16"/>
              </w:rPr>
              <w:t>80</w:t>
            </w:r>
          </w:p>
        </w:tc>
      </w:tr>
      <w:tr w:rsidR="00817CDB" w:rsidRPr="00503CB0" w14:paraId="68C0CAE4" w14:textId="77777777" w:rsidTr="00FA19CD">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29C3ADA5" w14:textId="444D1203" w:rsidR="00817CDB" w:rsidRDefault="00817CDB" w:rsidP="00817CDB">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E95EC5" w14:textId="1B6EB57E" w:rsidR="00817CDB" w:rsidRPr="00503CB0" w:rsidRDefault="00817CDB" w:rsidP="00817CDB">
            <w:pPr>
              <w:spacing w:before="75" w:after="75" w:line="240" w:lineRule="auto"/>
              <w:rPr>
                <w:rFonts w:cs="Arial"/>
                <w:sz w:val="16"/>
                <w:szCs w:val="16"/>
              </w:rPr>
            </w:pPr>
            <w:r w:rsidRPr="00503CB0">
              <w:rPr>
                <w:rFonts w:cs="Arial"/>
                <w:sz w:val="16"/>
                <w:szCs w:val="16"/>
              </w:rPr>
              <w:t>FILE</w:t>
            </w: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E57E83" w14:textId="25BAB8F7" w:rsidR="00817CDB" w:rsidRDefault="00817CDB" w:rsidP="00817CDB">
            <w:pPr>
              <w:spacing w:before="75" w:after="75" w:line="240" w:lineRule="auto"/>
              <w:jc w:val="center"/>
              <w:rPr>
                <w:rFonts w:cs="Arial"/>
                <w:sz w:val="16"/>
                <w:szCs w:val="16"/>
              </w:rPr>
            </w:pP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33445A" w14:textId="21689FC5" w:rsidR="00817CDB" w:rsidRPr="00503CB0" w:rsidRDefault="00817CDB" w:rsidP="00817CDB">
            <w:pPr>
              <w:spacing w:before="75" w:after="75" w:line="240" w:lineRule="auto"/>
              <w:rPr>
                <w:rFonts w:cs="Arial"/>
                <w:sz w:val="16"/>
                <w:szCs w:val="16"/>
              </w:rPr>
            </w:pPr>
            <w:r w:rsidRPr="00503CB0">
              <w:rPr>
                <w:rFonts w:cs="Arial"/>
                <w:sz w:val="16"/>
                <w:szCs w:val="16"/>
              </w:rPr>
              <w:t>FILERD</w:t>
            </w: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1D20596" w14:textId="0DB6F945" w:rsidR="00817CDB" w:rsidRDefault="00817CDB" w:rsidP="00817CDB">
            <w:pPr>
              <w:spacing w:before="75" w:after="75" w:line="240" w:lineRule="auto"/>
              <w:jc w:val="right"/>
              <w:rPr>
                <w:rFonts w:cs="Arial"/>
                <w:sz w:val="16"/>
                <w:szCs w:val="16"/>
              </w:rPr>
            </w:pPr>
            <w:r>
              <w:rPr>
                <w:rFonts w:cs="Arial"/>
                <w:sz w:val="16"/>
                <w:szCs w:val="16"/>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2D43FB" w14:textId="78947F9A" w:rsidR="00817CDB" w:rsidRPr="00503CB0" w:rsidRDefault="00817CDB" w:rsidP="00817CDB">
            <w:pPr>
              <w:spacing w:before="75" w:after="75" w:line="240" w:lineRule="auto"/>
              <w:rPr>
                <w:rFonts w:cs="Arial"/>
                <w:sz w:val="16"/>
                <w:szCs w:val="16"/>
              </w:rPr>
            </w:pPr>
            <w:r w:rsidRPr="00503CB0">
              <w:rPr>
                <w:rFonts w:cs="Arial"/>
                <w:sz w:val="16"/>
                <w:szCs w:val="16"/>
              </w:rPr>
              <w:t>FILEGR</w:t>
            </w: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95AAA8" w14:textId="0007A2D6" w:rsidR="00817CDB" w:rsidRPr="0003247D" w:rsidRDefault="00817CDB" w:rsidP="00817CDB">
            <w:pPr>
              <w:spacing w:before="75" w:after="75" w:line="240" w:lineRule="auto"/>
              <w:jc w:val="right"/>
              <w:rPr>
                <w:rFonts w:cs="Arial"/>
                <w:sz w:val="16"/>
                <w:szCs w:val="16"/>
              </w:rPr>
            </w:pPr>
            <w:r w:rsidRPr="0003247D">
              <w:rPr>
                <w:rFonts w:cs="Arial"/>
                <w:sz w:val="16"/>
                <w:szCs w:val="16"/>
              </w:rPr>
              <w:t>80</w:t>
            </w:r>
          </w:p>
        </w:tc>
      </w:tr>
    </w:tbl>
    <w:p w14:paraId="1CE79C60" w14:textId="77777777" w:rsidR="00817CDB" w:rsidRPr="00503CB0" w:rsidRDefault="00817CDB" w:rsidP="00817CDB">
      <w:pPr>
        <w:spacing w:line="240" w:lineRule="auto"/>
        <w:rPr>
          <w:rFonts w:cs="Arial"/>
          <w:color w:val="000000"/>
          <w:sz w:val="14"/>
          <w:szCs w:val="14"/>
        </w:rPr>
      </w:pPr>
      <w:r w:rsidRPr="00503CB0">
        <w:rPr>
          <w:rFonts w:cs="Arial"/>
          <w:color w:val="000000"/>
          <w:sz w:val="14"/>
          <w:szCs w:val="14"/>
        </w:rPr>
        <w:t>PRM: 0=geen ingreep, 1=doseren, 2=blokkeren</w:t>
      </w:r>
    </w:p>
    <w:p w14:paraId="4B567C8C" w14:textId="67D03969" w:rsidR="00315306" w:rsidRDefault="00315306" w:rsidP="00315306">
      <w:pPr>
        <w:pStyle w:val="Kop2"/>
      </w:pPr>
      <w:bookmarkStart w:id="75" w:name="_Toc523242260"/>
      <w:r>
        <w:t>File stroomopwaarts</w:t>
      </w:r>
      <w:bookmarkEnd w:id="75"/>
    </w:p>
    <w:p w14:paraId="1D346C66" w14:textId="77777777" w:rsidR="00315306" w:rsidRDefault="00315306" w:rsidP="00315306">
      <w:r>
        <w:t xml:space="preserve">Alle </w:t>
      </w:r>
      <w:proofErr w:type="spellStart"/>
      <w:r>
        <w:t>filestroomopwaarts</w:t>
      </w:r>
      <w:proofErr w:type="spellEnd"/>
      <w:r>
        <w:t xml:space="preserve"> ingrepen zijn volgens de Vialis-standaard. </w:t>
      </w:r>
    </w:p>
    <w:p w14:paraId="7FB9FCB4" w14:textId="77777777" w:rsidR="007F6C10" w:rsidRDefault="007F6C10" w:rsidP="00315306"/>
    <w:p w14:paraId="637757B2" w14:textId="7446382B" w:rsidR="00423298" w:rsidRDefault="00423298" w:rsidP="00423298">
      <w:r>
        <w:t>Indien op filemeetpunt DF</w:t>
      </w:r>
      <w:r w:rsidR="007F41ED">
        <w:t>018 en/of D019</w:t>
      </w:r>
      <w:r>
        <w:t xml:space="preserve">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7F41ED" w:rsidRPr="00503CB0" w14:paraId="73F3465D" w14:textId="77777777" w:rsidTr="00FA19CD">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53A27430" w14:textId="77777777" w:rsidR="007F41ED" w:rsidRPr="00503CB0" w:rsidRDefault="007F41ED" w:rsidP="00FA19CD">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A5031FA" w14:textId="77777777" w:rsidR="007F41ED" w:rsidRPr="00503CB0" w:rsidRDefault="007F41ED" w:rsidP="00FA19CD">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19A03D0" w14:textId="77777777" w:rsidR="007F41ED" w:rsidRPr="00503CB0" w:rsidRDefault="007F41ED" w:rsidP="00FA19CD">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C90FAAF" w14:textId="77777777" w:rsidR="007F41ED" w:rsidRPr="00503CB0" w:rsidRDefault="007F41ED" w:rsidP="00FA19CD">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0EDE749" w14:textId="77777777" w:rsidR="007F41ED" w:rsidRPr="00503CB0" w:rsidRDefault="007F41ED" w:rsidP="00FA19CD">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1CEC1F3" w14:textId="77777777" w:rsidR="007F41ED" w:rsidRPr="00503CB0" w:rsidRDefault="007F41ED" w:rsidP="00FA19CD">
            <w:pPr>
              <w:spacing w:before="75" w:after="75" w:line="240" w:lineRule="auto"/>
              <w:jc w:val="center"/>
              <w:rPr>
                <w:rFonts w:cs="Arial"/>
                <w:b/>
                <w:bCs/>
              </w:rPr>
            </w:pPr>
            <w:r w:rsidRPr="00503CB0">
              <w:rPr>
                <w:rFonts w:cs="Arial"/>
                <w:b/>
                <w:bCs/>
              </w:rPr>
              <w:t>grenswaarde bij file</w:t>
            </w:r>
          </w:p>
        </w:tc>
      </w:tr>
      <w:tr w:rsidR="007F41ED" w:rsidRPr="00503CB0" w14:paraId="04883045" w14:textId="77777777" w:rsidTr="00FA19CD">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56DF5BBE" w14:textId="77777777" w:rsidR="007F41ED" w:rsidRPr="00503CB0" w:rsidRDefault="007F41ED" w:rsidP="00FA19CD">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51CF5F77" w14:textId="77777777" w:rsidR="007F41ED" w:rsidRPr="00503CB0" w:rsidRDefault="007F41ED" w:rsidP="00FA19CD">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B8E3119" w14:textId="77777777" w:rsidR="007F41ED" w:rsidRPr="00503CB0" w:rsidRDefault="007F41ED" w:rsidP="00FA19CD">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8FE4FE5" w14:textId="77777777" w:rsidR="007F41ED" w:rsidRPr="00503CB0" w:rsidRDefault="007F41ED" w:rsidP="00FA19CD">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F4BC66E"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9083350"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AA57D98"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9D021E3"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0B0CA13"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1944EEC1"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F41ED" w:rsidRPr="00503CB0" w14:paraId="12E7B6EB"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7B070FC" w14:textId="77777777" w:rsidR="007F41ED" w:rsidRPr="00503CB0" w:rsidRDefault="007F41ED" w:rsidP="00FA19CD">
            <w:pPr>
              <w:spacing w:before="75" w:after="75" w:line="240" w:lineRule="auto"/>
              <w:rPr>
                <w:rFonts w:cs="Arial"/>
                <w:sz w:val="16"/>
                <w:szCs w:val="16"/>
              </w:rPr>
            </w:pPr>
            <w:r>
              <w:rPr>
                <w:rFonts w:cs="Arial"/>
                <w:sz w:val="16"/>
                <w:szCs w:val="16"/>
              </w:rPr>
              <w:t>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6EB78A8"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280A610" w14:textId="45510048"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0501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C6F9645" w14:textId="77777777" w:rsidR="007F41ED" w:rsidRPr="00503CB0" w:rsidRDefault="007F41ED" w:rsidP="00FA19CD">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FE4A277" w14:textId="083445BF"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0501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139A16D" w14:textId="77777777" w:rsidR="007F41ED" w:rsidRPr="00503CB0" w:rsidRDefault="007F41ED" w:rsidP="00FA19CD">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AF27F2D" w14:textId="2A0BBD35"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0501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405E478" w14:textId="77777777" w:rsidR="007F41ED" w:rsidRPr="00503CB0" w:rsidRDefault="007F41ED" w:rsidP="00FA19CD">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11ACB01" w14:textId="4683C664"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0501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BEA9F23" w14:textId="77777777" w:rsidR="007F41ED" w:rsidRPr="00503CB0" w:rsidRDefault="007F41ED" w:rsidP="00FA19CD">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7F41ED" w:rsidRPr="00503CB0" w14:paraId="3EF9EA45"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A2FD7E5" w14:textId="77777777" w:rsidR="007F41ED" w:rsidRDefault="007F41ED" w:rsidP="00FA19CD">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87A3EC4"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4C69F1F" w14:textId="7636A5A8"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0901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D351C4"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FF47616" w14:textId="669C002B"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0901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631870" w14:textId="77777777" w:rsidR="007F41ED" w:rsidRPr="00503CB0" w:rsidRDefault="007F41E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4AD6790" w14:textId="1D500B24"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0901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6AE837" w14:textId="77777777" w:rsidR="007F41ED" w:rsidRPr="00503CB0" w:rsidRDefault="007F41E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F5B44D8" w14:textId="368BEFE3"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0901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6CFB85" w14:textId="77777777" w:rsidR="007F41ED" w:rsidRPr="00503CB0" w:rsidRDefault="007F41ED" w:rsidP="00FA19CD">
            <w:pPr>
              <w:spacing w:before="75" w:after="75" w:line="240" w:lineRule="auto"/>
              <w:jc w:val="right"/>
              <w:rPr>
                <w:rFonts w:cs="Arial"/>
                <w:sz w:val="16"/>
                <w:szCs w:val="16"/>
              </w:rPr>
            </w:pPr>
            <w:r>
              <w:rPr>
                <w:rFonts w:cs="Arial"/>
                <w:sz w:val="16"/>
                <w:szCs w:val="16"/>
              </w:rPr>
              <w:t>120</w:t>
            </w:r>
          </w:p>
        </w:tc>
      </w:tr>
      <w:tr w:rsidR="007F41ED" w:rsidRPr="00503CB0" w14:paraId="0FA9ADC0"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BF15D65" w14:textId="77777777" w:rsidR="007F41ED" w:rsidRDefault="007F41ED" w:rsidP="00FA19CD">
            <w:pPr>
              <w:spacing w:before="75" w:after="75" w:line="240" w:lineRule="auto"/>
              <w:rPr>
                <w:rFonts w:cs="Arial"/>
                <w:sz w:val="16"/>
                <w:szCs w:val="16"/>
              </w:rPr>
            </w:pPr>
            <w:r>
              <w:rPr>
                <w:rFonts w:cs="Arial"/>
                <w:sz w:val="16"/>
                <w:szCs w:val="16"/>
              </w:rPr>
              <w:t>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598D6EB" w14:textId="77777777" w:rsidR="007F41ED" w:rsidRPr="00503CB0" w:rsidRDefault="007F41ED" w:rsidP="00FA19CD">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79A613" w14:textId="262073C5"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0101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CE50349"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8BC064C" w14:textId="0F431069"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0101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4A7856" w14:textId="77777777" w:rsidR="007F41ED" w:rsidRPr="00503CB0" w:rsidRDefault="007F41ED" w:rsidP="00FA19CD">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3F75648" w14:textId="43809DE7"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0101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2B5D63B" w14:textId="77777777" w:rsidR="007F41ED" w:rsidRPr="00503CB0" w:rsidRDefault="007F41ED" w:rsidP="00FA19CD">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4E8799C" w14:textId="38496513" w:rsidR="007F41ED" w:rsidRPr="00503CB0" w:rsidRDefault="007F41ED" w:rsidP="00FA19CD">
            <w:pPr>
              <w:spacing w:before="75" w:after="75" w:line="240" w:lineRule="auto"/>
              <w:rPr>
                <w:rFonts w:cs="Arial"/>
                <w:sz w:val="16"/>
                <w:szCs w:val="16"/>
              </w:rPr>
            </w:pPr>
            <w:r w:rsidRPr="00503CB0">
              <w:rPr>
                <w:rFonts w:cs="Arial"/>
                <w:sz w:val="16"/>
                <w:szCs w:val="16"/>
              </w:rPr>
              <w:t>FMAX</w:t>
            </w:r>
            <w:r>
              <w:rPr>
                <w:rFonts w:cs="Arial"/>
                <w:sz w:val="16"/>
                <w:szCs w:val="16"/>
              </w:rPr>
              <w:t>0101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58E5042" w14:textId="165EFB77" w:rsidR="007F41ED" w:rsidRPr="00503CB0" w:rsidRDefault="007F41ED" w:rsidP="00FA19CD">
            <w:pPr>
              <w:spacing w:before="75" w:after="75" w:line="240" w:lineRule="auto"/>
              <w:jc w:val="right"/>
              <w:rPr>
                <w:rFonts w:cs="Arial"/>
                <w:sz w:val="16"/>
                <w:szCs w:val="16"/>
              </w:rPr>
            </w:pPr>
            <w:r>
              <w:rPr>
                <w:rFonts w:cs="Arial"/>
                <w:sz w:val="16"/>
                <w:szCs w:val="16"/>
              </w:rPr>
              <w:t>7</w:t>
            </w:r>
            <w:r w:rsidRPr="00503CB0">
              <w:rPr>
                <w:rFonts w:cs="Arial"/>
                <w:sz w:val="16"/>
                <w:szCs w:val="16"/>
              </w:rPr>
              <w:t>00</w:t>
            </w:r>
          </w:p>
        </w:tc>
      </w:tr>
    </w:tbl>
    <w:p w14:paraId="2C3502FA" w14:textId="77777777" w:rsidR="00AF68CB" w:rsidRDefault="00AF68CB" w:rsidP="00315306"/>
    <w:p w14:paraId="73F1FD6F" w14:textId="77777777" w:rsidR="004F18D1" w:rsidRDefault="004F18D1">
      <w:pPr>
        <w:spacing w:line="240" w:lineRule="auto"/>
      </w:pPr>
      <w:r>
        <w:br w:type="page"/>
      </w:r>
    </w:p>
    <w:p w14:paraId="49185611" w14:textId="10A06291" w:rsidR="00AF68CB" w:rsidRDefault="007F41ED" w:rsidP="00315306">
      <w:r>
        <w:lastRenderedPageBreak/>
        <w:t>Indien op filemeetpunt DF029 en/of D039 (via PTP-koppeling vanaf K3031)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7F41ED" w:rsidRPr="00503CB0" w14:paraId="29E3F1BD" w14:textId="77777777" w:rsidTr="00FA19CD">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D58255C" w14:textId="77777777" w:rsidR="007F41ED" w:rsidRPr="00503CB0" w:rsidRDefault="007F41ED" w:rsidP="00FA19CD">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599DFD55" w14:textId="77777777" w:rsidR="007F41ED" w:rsidRPr="00503CB0" w:rsidRDefault="007F41ED" w:rsidP="00FA19CD">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D0C8796" w14:textId="77777777" w:rsidR="007F41ED" w:rsidRPr="00503CB0" w:rsidRDefault="007F41ED" w:rsidP="00FA19CD">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4BA59F1" w14:textId="77777777" w:rsidR="007F41ED" w:rsidRPr="00503CB0" w:rsidRDefault="007F41ED" w:rsidP="00FA19CD">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C191ADC" w14:textId="77777777" w:rsidR="007F41ED" w:rsidRPr="00503CB0" w:rsidRDefault="007F41ED" w:rsidP="00FA19CD">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A285F7B" w14:textId="77777777" w:rsidR="007F41ED" w:rsidRPr="00503CB0" w:rsidRDefault="007F41ED" w:rsidP="00FA19CD">
            <w:pPr>
              <w:spacing w:before="75" w:after="75" w:line="240" w:lineRule="auto"/>
              <w:jc w:val="center"/>
              <w:rPr>
                <w:rFonts w:cs="Arial"/>
                <w:b/>
                <w:bCs/>
              </w:rPr>
            </w:pPr>
            <w:r w:rsidRPr="00503CB0">
              <w:rPr>
                <w:rFonts w:cs="Arial"/>
                <w:b/>
                <w:bCs/>
              </w:rPr>
              <w:t>grenswaarde bij file</w:t>
            </w:r>
          </w:p>
        </w:tc>
      </w:tr>
      <w:tr w:rsidR="007F41ED" w:rsidRPr="00503CB0" w14:paraId="215D4F87" w14:textId="77777777" w:rsidTr="00FA19CD">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28BDA366" w14:textId="77777777" w:rsidR="007F41ED" w:rsidRPr="00503CB0" w:rsidRDefault="007F41ED" w:rsidP="00FA19CD">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0E323B54" w14:textId="77777777" w:rsidR="007F41ED" w:rsidRPr="00503CB0" w:rsidRDefault="007F41ED" w:rsidP="00FA19CD">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81AACA1" w14:textId="77777777" w:rsidR="007F41ED" w:rsidRPr="00503CB0" w:rsidRDefault="007F41ED" w:rsidP="00FA19CD">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5D6F48" w14:textId="77777777" w:rsidR="007F41ED" w:rsidRPr="00503CB0" w:rsidRDefault="007F41ED" w:rsidP="00FA19CD">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5831259"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063971C"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7A8B82E"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EAEA096"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C539F91"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7F1D47ED"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F41ED" w:rsidRPr="00503CB0" w14:paraId="206E9673"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3C0AE69" w14:textId="77777777" w:rsidR="007F41ED" w:rsidRPr="00503CB0" w:rsidRDefault="007F41ED" w:rsidP="00FA19CD">
            <w:pPr>
              <w:spacing w:before="75" w:after="75" w:line="240" w:lineRule="auto"/>
              <w:rPr>
                <w:rFonts w:cs="Arial"/>
                <w:sz w:val="16"/>
                <w:szCs w:val="16"/>
              </w:rPr>
            </w:pPr>
            <w:r>
              <w:rPr>
                <w:rFonts w:cs="Arial"/>
                <w:sz w:val="16"/>
                <w:szCs w:val="16"/>
              </w:rPr>
              <w:t>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1EFA6BE"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1DCB47E"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0502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B052E13" w14:textId="77777777" w:rsidR="007F41ED" w:rsidRPr="00503CB0" w:rsidRDefault="007F41ED" w:rsidP="00FA19CD">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0C562C0" w14:textId="77777777"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0502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F6A1D0A" w14:textId="77777777" w:rsidR="007F41ED" w:rsidRPr="00503CB0" w:rsidRDefault="007F41ED" w:rsidP="00FA19CD">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4E8F8CD" w14:textId="77777777"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0502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89DA716" w14:textId="77777777" w:rsidR="007F41ED" w:rsidRPr="00503CB0" w:rsidRDefault="007F41ED" w:rsidP="00FA19CD">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31FF64D" w14:textId="77777777"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0502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C388C62" w14:textId="77777777" w:rsidR="007F41ED" w:rsidRPr="00503CB0" w:rsidRDefault="007F41ED" w:rsidP="00FA19CD">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7F41ED" w:rsidRPr="00503CB0" w14:paraId="0CAEF571"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D8E7425" w14:textId="77777777" w:rsidR="007F41ED" w:rsidRPr="00503CB0" w:rsidRDefault="007F41ED" w:rsidP="00FA19CD">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D0A9C62"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B1E5FDA"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74FF899" w14:textId="77777777" w:rsidR="007F41ED" w:rsidRPr="00503CB0" w:rsidRDefault="007F41ED" w:rsidP="00FA19CD">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200ED96" w14:textId="77777777"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8A74B76" w14:textId="77777777" w:rsidR="007F41ED" w:rsidRPr="00503CB0" w:rsidRDefault="007F41ED" w:rsidP="00FA19CD">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506E202" w14:textId="77777777"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419461D" w14:textId="77777777" w:rsidR="007F41ED" w:rsidRPr="00503CB0" w:rsidRDefault="007F41ED" w:rsidP="00FA19CD">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8A382C7" w14:textId="77777777"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0602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3DCE7A1" w14:textId="77777777" w:rsidR="007F41ED" w:rsidRPr="00503CB0" w:rsidRDefault="007F41ED" w:rsidP="00FA19CD">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7F41ED" w:rsidRPr="00503CB0" w14:paraId="5416BB9A"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5090E2B" w14:textId="5149F6A8" w:rsidR="007F41ED" w:rsidRDefault="007F41ED" w:rsidP="00FA19CD">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714CB5"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098815E" w14:textId="15A0C488"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0802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5A79CCF"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A378ABD" w14:textId="4677DF04"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0802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FD250D2" w14:textId="77777777" w:rsidR="007F41ED" w:rsidRPr="00503CB0" w:rsidRDefault="007F41E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737229" w14:textId="22D3ACA9"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0802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1EF81FC" w14:textId="77777777" w:rsidR="007F41ED" w:rsidRPr="00503CB0" w:rsidRDefault="007F41E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C5A7A63" w14:textId="1382C379"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0802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615F9A3" w14:textId="77777777" w:rsidR="007F41ED" w:rsidRPr="00503CB0" w:rsidRDefault="007F41ED" w:rsidP="00FA19CD">
            <w:pPr>
              <w:spacing w:before="75" w:after="75" w:line="240" w:lineRule="auto"/>
              <w:jc w:val="right"/>
              <w:rPr>
                <w:rFonts w:cs="Arial"/>
                <w:sz w:val="16"/>
                <w:szCs w:val="16"/>
              </w:rPr>
            </w:pPr>
            <w:r>
              <w:rPr>
                <w:rFonts w:cs="Arial"/>
                <w:sz w:val="16"/>
                <w:szCs w:val="16"/>
              </w:rPr>
              <w:t>120</w:t>
            </w:r>
          </w:p>
        </w:tc>
      </w:tr>
      <w:tr w:rsidR="007F41ED" w:rsidRPr="00503CB0" w14:paraId="4564D04A"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F0A9D62" w14:textId="77777777" w:rsidR="007F41ED" w:rsidRDefault="007F41ED" w:rsidP="00FA19CD">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5448E52"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214B1D5"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EF7349D"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CAA24CF" w14:textId="77777777"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652CE65" w14:textId="77777777" w:rsidR="007F41ED" w:rsidRPr="00503CB0" w:rsidRDefault="007F41E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1C4F78B" w14:textId="77777777"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597D44" w14:textId="77777777" w:rsidR="007F41ED" w:rsidRPr="00503CB0" w:rsidRDefault="007F41E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0277783" w14:textId="77777777"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0902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520C651" w14:textId="77777777" w:rsidR="007F41ED" w:rsidRPr="00503CB0" w:rsidRDefault="007F41ED" w:rsidP="00FA19CD">
            <w:pPr>
              <w:spacing w:before="75" w:after="75" w:line="240" w:lineRule="auto"/>
              <w:jc w:val="right"/>
              <w:rPr>
                <w:rFonts w:cs="Arial"/>
                <w:sz w:val="16"/>
                <w:szCs w:val="16"/>
              </w:rPr>
            </w:pPr>
            <w:r>
              <w:rPr>
                <w:rFonts w:cs="Arial"/>
                <w:sz w:val="16"/>
                <w:szCs w:val="16"/>
              </w:rPr>
              <w:t>120</w:t>
            </w:r>
          </w:p>
        </w:tc>
      </w:tr>
      <w:tr w:rsidR="007F41ED" w:rsidRPr="00503CB0" w14:paraId="7E545A9B"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F5B4193" w14:textId="77777777" w:rsidR="007F41ED" w:rsidRDefault="007F41ED" w:rsidP="00FA19CD">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AEF6870"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D8667D4"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1102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84A135E"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CD5F7CD" w14:textId="77777777"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1102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9080F0" w14:textId="77777777" w:rsidR="007F41ED" w:rsidRPr="00503CB0" w:rsidRDefault="007F41E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DAF4EA1" w14:textId="77777777"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1102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9684F5B" w14:textId="77777777" w:rsidR="007F41ED" w:rsidRPr="00503CB0" w:rsidRDefault="007F41E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B919DF" w14:textId="77777777"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1102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5224240" w14:textId="77777777" w:rsidR="007F41ED" w:rsidRPr="00503CB0" w:rsidRDefault="007F41ED" w:rsidP="00FA19CD">
            <w:pPr>
              <w:spacing w:before="75" w:after="75" w:line="240" w:lineRule="auto"/>
              <w:jc w:val="right"/>
              <w:rPr>
                <w:rFonts w:cs="Arial"/>
                <w:sz w:val="16"/>
                <w:szCs w:val="16"/>
              </w:rPr>
            </w:pPr>
            <w:r>
              <w:rPr>
                <w:rFonts w:cs="Arial"/>
                <w:sz w:val="16"/>
                <w:szCs w:val="16"/>
              </w:rPr>
              <w:t>100</w:t>
            </w:r>
          </w:p>
        </w:tc>
      </w:tr>
      <w:tr w:rsidR="007F41ED" w:rsidRPr="00503CB0" w14:paraId="6183FBC1"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524D67C" w14:textId="77777777" w:rsidR="007F41ED" w:rsidRDefault="007F41ED" w:rsidP="00FA19CD">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145155B"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513AC0"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1202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478071"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F17145E" w14:textId="77777777"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1202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3753628" w14:textId="77777777" w:rsidR="007F41ED" w:rsidRPr="00503CB0" w:rsidRDefault="007F41E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2AB6553" w14:textId="77777777"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1202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45AF99A" w14:textId="77777777" w:rsidR="007F41ED" w:rsidRPr="00503CB0" w:rsidRDefault="007F41E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268661" w14:textId="77777777"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1202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DFDED44" w14:textId="239705E1" w:rsidR="007F41ED" w:rsidRPr="00503CB0" w:rsidRDefault="007F41ED" w:rsidP="00FA19CD">
            <w:pPr>
              <w:spacing w:before="75" w:after="75" w:line="240" w:lineRule="auto"/>
              <w:jc w:val="right"/>
              <w:rPr>
                <w:rFonts w:cs="Arial"/>
                <w:sz w:val="16"/>
                <w:szCs w:val="16"/>
              </w:rPr>
            </w:pPr>
            <w:r>
              <w:rPr>
                <w:rFonts w:cs="Arial"/>
                <w:sz w:val="16"/>
                <w:szCs w:val="16"/>
              </w:rPr>
              <w:t>120</w:t>
            </w:r>
          </w:p>
        </w:tc>
      </w:tr>
      <w:tr w:rsidR="007F41ED" w:rsidRPr="00503CB0" w14:paraId="65A21222"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70DF70F" w14:textId="77777777" w:rsidR="007F41ED" w:rsidRDefault="007F41ED" w:rsidP="00FA19CD">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DCBCBAC" w14:textId="77777777" w:rsidR="007F41ED" w:rsidRPr="00503CB0" w:rsidRDefault="007F41ED" w:rsidP="00FA19CD">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E515B6E"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22D4B8D"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EB829BB" w14:textId="77777777"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A25A5AD" w14:textId="77777777" w:rsidR="007F41ED" w:rsidRPr="00503CB0" w:rsidRDefault="007F41ED" w:rsidP="00FA19CD">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51C746" w14:textId="77777777"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95691B5" w14:textId="77777777" w:rsidR="007F41ED" w:rsidRPr="00503CB0" w:rsidRDefault="007F41ED" w:rsidP="00FA19CD">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920BF51" w14:textId="77777777" w:rsidR="007F41ED" w:rsidRPr="00503CB0" w:rsidRDefault="007F41ED" w:rsidP="00FA19CD">
            <w:pPr>
              <w:spacing w:before="75" w:after="75" w:line="240" w:lineRule="auto"/>
              <w:rPr>
                <w:rFonts w:cs="Arial"/>
                <w:sz w:val="16"/>
                <w:szCs w:val="16"/>
              </w:rPr>
            </w:pPr>
            <w:r w:rsidRPr="00503CB0">
              <w:rPr>
                <w:rFonts w:cs="Arial"/>
                <w:sz w:val="16"/>
                <w:szCs w:val="16"/>
              </w:rPr>
              <w:t>FMAX</w:t>
            </w:r>
            <w:r>
              <w:rPr>
                <w:rFonts w:cs="Arial"/>
                <w:sz w:val="16"/>
                <w:szCs w:val="16"/>
              </w:rPr>
              <w:t>0202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8587C37" w14:textId="77777777" w:rsidR="007F41ED" w:rsidRPr="00503CB0" w:rsidRDefault="007F41ED" w:rsidP="00FA19CD">
            <w:pPr>
              <w:spacing w:before="75" w:after="75" w:line="240" w:lineRule="auto"/>
              <w:jc w:val="right"/>
              <w:rPr>
                <w:rFonts w:cs="Arial"/>
                <w:sz w:val="16"/>
                <w:szCs w:val="16"/>
              </w:rPr>
            </w:pPr>
            <w:r>
              <w:rPr>
                <w:rFonts w:cs="Arial"/>
                <w:sz w:val="16"/>
                <w:szCs w:val="16"/>
              </w:rPr>
              <w:t>7</w:t>
            </w:r>
            <w:r w:rsidRPr="00503CB0">
              <w:rPr>
                <w:rFonts w:cs="Arial"/>
                <w:sz w:val="16"/>
                <w:szCs w:val="16"/>
              </w:rPr>
              <w:t>00</w:t>
            </w:r>
          </w:p>
        </w:tc>
      </w:tr>
      <w:tr w:rsidR="007F41ED" w:rsidRPr="00503CB0" w14:paraId="074CD9FC"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59E9F7C" w14:textId="77777777" w:rsidR="007F41ED" w:rsidRDefault="007F41ED" w:rsidP="00FA19CD">
            <w:pPr>
              <w:spacing w:before="75" w:after="75" w:line="240" w:lineRule="auto"/>
              <w:rPr>
                <w:rFonts w:cs="Arial"/>
                <w:sz w:val="16"/>
                <w:szCs w:val="16"/>
              </w:rPr>
            </w:pP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591890" w14:textId="77777777" w:rsidR="007F41ED" w:rsidRPr="00503CB0" w:rsidRDefault="007F41ED" w:rsidP="00FA19CD">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100ED9" w14:textId="77777777"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0302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D168010"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33BB3F6" w14:textId="77777777"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0302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473CF84" w14:textId="77777777" w:rsidR="007F41ED" w:rsidRPr="00503CB0" w:rsidRDefault="007F41ED" w:rsidP="00FA19CD">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ECCB33" w14:textId="77777777"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0302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C3C51FA" w14:textId="77777777" w:rsidR="007F41ED" w:rsidRPr="00503CB0" w:rsidRDefault="007F41ED" w:rsidP="00FA19CD">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218D69" w14:textId="77777777" w:rsidR="007F41ED" w:rsidRPr="00503CB0" w:rsidRDefault="007F41ED" w:rsidP="00FA19CD">
            <w:pPr>
              <w:spacing w:before="75" w:after="75" w:line="240" w:lineRule="auto"/>
              <w:rPr>
                <w:rFonts w:cs="Arial"/>
                <w:sz w:val="16"/>
                <w:szCs w:val="16"/>
              </w:rPr>
            </w:pPr>
            <w:r w:rsidRPr="00503CB0">
              <w:rPr>
                <w:rFonts w:cs="Arial"/>
                <w:sz w:val="16"/>
                <w:szCs w:val="16"/>
              </w:rPr>
              <w:t>FMAX</w:t>
            </w:r>
            <w:r>
              <w:rPr>
                <w:rFonts w:cs="Arial"/>
                <w:sz w:val="16"/>
                <w:szCs w:val="16"/>
              </w:rPr>
              <w:t>0302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F3AA159" w14:textId="577FA3EF" w:rsidR="007F41ED" w:rsidRPr="00503CB0" w:rsidRDefault="007F41ED" w:rsidP="00FA19CD">
            <w:pPr>
              <w:spacing w:before="75" w:after="75" w:line="240" w:lineRule="auto"/>
              <w:jc w:val="right"/>
              <w:rPr>
                <w:rFonts w:cs="Arial"/>
                <w:sz w:val="16"/>
                <w:szCs w:val="16"/>
              </w:rPr>
            </w:pPr>
            <w:r>
              <w:rPr>
                <w:rFonts w:cs="Arial"/>
                <w:sz w:val="16"/>
                <w:szCs w:val="16"/>
              </w:rPr>
              <w:t>7</w:t>
            </w:r>
            <w:r w:rsidRPr="00503CB0">
              <w:rPr>
                <w:rFonts w:cs="Arial"/>
                <w:sz w:val="16"/>
                <w:szCs w:val="16"/>
              </w:rPr>
              <w:t>00</w:t>
            </w:r>
          </w:p>
        </w:tc>
      </w:tr>
    </w:tbl>
    <w:p w14:paraId="40F82161" w14:textId="77777777" w:rsidR="00AF68CB" w:rsidRDefault="00AF68CB" w:rsidP="00315306"/>
    <w:p w14:paraId="6817460A" w14:textId="6AA88D0C" w:rsidR="007F41ED" w:rsidRDefault="007F41ED" w:rsidP="007F41ED">
      <w:r>
        <w:t>Indien op filemeetpunt DF048 en/of D049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7F41ED" w:rsidRPr="00503CB0" w14:paraId="29C5D2EE" w14:textId="77777777" w:rsidTr="00FA19CD">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5FE6E66A" w14:textId="77777777" w:rsidR="007F41ED" w:rsidRPr="00503CB0" w:rsidRDefault="007F41ED" w:rsidP="00FA19CD">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8226938" w14:textId="77777777" w:rsidR="007F41ED" w:rsidRPr="00503CB0" w:rsidRDefault="007F41ED" w:rsidP="00FA19CD">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B2B54B9" w14:textId="77777777" w:rsidR="007F41ED" w:rsidRPr="00503CB0" w:rsidRDefault="007F41ED" w:rsidP="00FA19CD">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85E0CB4" w14:textId="77777777" w:rsidR="007F41ED" w:rsidRPr="00503CB0" w:rsidRDefault="007F41ED" w:rsidP="00FA19CD">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B1A4AE0" w14:textId="77777777" w:rsidR="007F41ED" w:rsidRPr="00503CB0" w:rsidRDefault="007F41ED" w:rsidP="00FA19CD">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3AB76C63" w14:textId="77777777" w:rsidR="007F41ED" w:rsidRPr="00503CB0" w:rsidRDefault="007F41ED" w:rsidP="00FA19CD">
            <w:pPr>
              <w:spacing w:before="75" w:after="75" w:line="240" w:lineRule="auto"/>
              <w:jc w:val="center"/>
              <w:rPr>
                <w:rFonts w:cs="Arial"/>
                <w:b/>
                <w:bCs/>
              </w:rPr>
            </w:pPr>
            <w:r w:rsidRPr="00503CB0">
              <w:rPr>
                <w:rFonts w:cs="Arial"/>
                <w:b/>
                <w:bCs/>
              </w:rPr>
              <w:t>grenswaarde bij file</w:t>
            </w:r>
          </w:p>
        </w:tc>
      </w:tr>
      <w:tr w:rsidR="007F41ED" w:rsidRPr="00503CB0" w14:paraId="7E0BC5DD" w14:textId="77777777" w:rsidTr="00FA19CD">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2539BA72" w14:textId="77777777" w:rsidR="007F41ED" w:rsidRPr="00503CB0" w:rsidRDefault="007F41ED" w:rsidP="00FA19CD">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32B273EB" w14:textId="77777777" w:rsidR="007F41ED" w:rsidRPr="00503CB0" w:rsidRDefault="007F41ED" w:rsidP="00FA19CD">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315C34F" w14:textId="77777777" w:rsidR="007F41ED" w:rsidRPr="00503CB0" w:rsidRDefault="007F41ED" w:rsidP="00FA19CD">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4F2655E" w14:textId="77777777" w:rsidR="007F41ED" w:rsidRPr="00503CB0" w:rsidRDefault="007F41ED" w:rsidP="00FA19CD">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227C5C8"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ADB532A"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B122D00"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355426D"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8E218F3" w14:textId="77777777" w:rsidR="007F41ED" w:rsidRPr="00503CB0" w:rsidRDefault="007F41E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44E41BD0" w14:textId="77777777" w:rsidR="007F41ED" w:rsidRPr="00503CB0" w:rsidRDefault="007F41E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F41ED" w:rsidRPr="00503CB0" w14:paraId="4597B5B0"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B29E2E" w14:textId="2DBF25B4" w:rsidR="007F41ED" w:rsidRPr="00503CB0" w:rsidRDefault="007F41ED" w:rsidP="00FA19CD">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36B1DF4"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F691246" w14:textId="499DB611"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0804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CEEF25B" w14:textId="77777777" w:rsidR="007F41ED" w:rsidRPr="00503CB0" w:rsidRDefault="007F41ED" w:rsidP="00FA19CD">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5D44853" w14:textId="16D3F143"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0804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BE78BFE" w14:textId="77777777" w:rsidR="007F41ED" w:rsidRPr="00503CB0" w:rsidRDefault="007F41ED" w:rsidP="00FA19CD">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CF26212" w14:textId="0858F403"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0804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9A91B5E" w14:textId="77777777" w:rsidR="007F41ED" w:rsidRPr="00503CB0" w:rsidRDefault="007F41ED" w:rsidP="00FA19CD">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78B9BED" w14:textId="2AB69543" w:rsidR="007F41ED" w:rsidRPr="00503CB0" w:rsidRDefault="007F41ED" w:rsidP="00FA19CD">
            <w:pPr>
              <w:spacing w:before="75" w:after="75" w:line="240" w:lineRule="auto"/>
              <w:rPr>
                <w:rFonts w:cs="Arial"/>
                <w:sz w:val="16"/>
                <w:szCs w:val="16"/>
              </w:rPr>
            </w:pPr>
            <w:r w:rsidRPr="00503CB0">
              <w:rPr>
                <w:rFonts w:cs="Arial"/>
                <w:sz w:val="16"/>
                <w:szCs w:val="16"/>
              </w:rPr>
              <w:t>FMIN</w:t>
            </w:r>
            <w:r>
              <w:rPr>
                <w:rFonts w:cs="Arial"/>
                <w:sz w:val="16"/>
                <w:szCs w:val="16"/>
              </w:rPr>
              <w:t>0804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1E97E1C" w14:textId="77777777" w:rsidR="007F41ED" w:rsidRPr="00503CB0" w:rsidRDefault="007F41ED" w:rsidP="00FA19CD">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7F41ED" w:rsidRPr="00503CB0" w14:paraId="04EEFEB5"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821FFA5" w14:textId="15BE6E09" w:rsidR="007F41ED" w:rsidRDefault="007F41ED" w:rsidP="00FA19CD">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B594D8E" w14:textId="77777777" w:rsidR="007F41ED" w:rsidRPr="00503CB0" w:rsidRDefault="007F41E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C014104" w14:textId="38268385" w:rsidR="007F41ED" w:rsidRPr="00503CB0" w:rsidRDefault="007F41ED" w:rsidP="00FA19CD">
            <w:pPr>
              <w:spacing w:before="75" w:after="75" w:line="240" w:lineRule="auto"/>
              <w:rPr>
                <w:rFonts w:cs="Arial"/>
                <w:sz w:val="16"/>
                <w:szCs w:val="16"/>
              </w:rPr>
            </w:pPr>
            <w:r w:rsidRPr="00503CB0">
              <w:rPr>
                <w:rFonts w:cs="Arial"/>
                <w:sz w:val="16"/>
                <w:szCs w:val="16"/>
              </w:rPr>
              <w:t>FILE</w:t>
            </w:r>
            <w:r w:rsidR="00FA19CD">
              <w:rPr>
                <w:rFonts w:cs="Arial"/>
                <w:sz w:val="16"/>
                <w:szCs w:val="16"/>
              </w:rPr>
              <w:t>1204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727F6D1"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348AE3" w14:textId="2AE9B152" w:rsidR="007F41ED" w:rsidRPr="00503CB0" w:rsidRDefault="007F41ED" w:rsidP="00FA19CD">
            <w:pPr>
              <w:spacing w:before="75" w:after="75" w:line="240" w:lineRule="auto"/>
              <w:rPr>
                <w:rFonts w:cs="Arial"/>
                <w:sz w:val="16"/>
                <w:szCs w:val="16"/>
              </w:rPr>
            </w:pPr>
            <w:r w:rsidRPr="00503CB0">
              <w:rPr>
                <w:rFonts w:cs="Arial"/>
                <w:sz w:val="16"/>
                <w:szCs w:val="16"/>
              </w:rPr>
              <w:t>FVERL</w:t>
            </w:r>
            <w:r w:rsidR="00FA19CD">
              <w:rPr>
                <w:rFonts w:cs="Arial"/>
                <w:sz w:val="16"/>
                <w:szCs w:val="16"/>
              </w:rPr>
              <w:t>1204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1C113EF" w14:textId="77777777" w:rsidR="007F41ED" w:rsidRPr="00503CB0" w:rsidRDefault="007F41E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726A021" w14:textId="71A83B73" w:rsidR="007F41ED" w:rsidRPr="00503CB0" w:rsidRDefault="007F41ED" w:rsidP="00FA19CD">
            <w:pPr>
              <w:spacing w:before="75" w:after="75" w:line="240" w:lineRule="auto"/>
              <w:rPr>
                <w:rFonts w:cs="Arial"/>
                <w:sz w:val="16"/>
                <w:szCs w:val="16"/>
              </w:rPr>
            </w:pPr>
            <w:r w:rsidRPr="00503CB0">
              <w:rPr>
                <w:rFonts w:cs="Arial"/>
                <w:sz w:val="16"/>
                <w:szCs w:val="16"/>
              </w:rPr>
              <w:t>FOPH</w:t>
            </w:r>
            <w:r w:rsidR="00FA19CD">
              <w:rPr>
                <w:rFonts w:cs="Arial"/>
                <w:sz w:val="16"/>
                <w:szCs w:val="16"/>
              </w:rPr>
              <w:t>1204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FD9BF78" w14:textId="77777777" w:rsidR="007F41ED" w:rsidRPr="00503CB0" w:rsidRDefault="007F41E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934240" w14:textId="65256D11" w:rsidR="007F41ED" w:rsidRPr="00503CB0" w:rsidRDefault="007F41ED" w:rsidP="00FA19CD">
            <w:pPr>
              <w:spacing w:before="75" w:after="75" w:line="240" w:lineRule="auto"/>
              <w:rPr>
                <w:rFonts w:cs="Arial"/>
                <w:sz w:val="16"/>
                <w:szCs w:val="16"/>
              </w:rPr>
            </w:pPr>
            <w:r w:rsidRPr="00503CB0">
              <w:rPr>
                <w:rFonts w:cs="Arial"/>
                <w:sz w:val="16"/>
                <w:szCs w:val="16"/>
              </w:rPr>
              <w:t>FMIN</w:t>
            </w:r>
            <w:r w:rsidR="00FA19CD">
              <w:rPr>
                <w:rFonts w:cs="Arial"/>
                <w:sz w:val="16"/>
                <w:szCs w:val="16"/>
              </w:rPr>
              <w:t>1204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F615B0D" w14:textId="77777777" w:rsidR="007F41ED" w:rsidRPr="00503CB0" w:rsidRDefault="007F41ED" w:rsidP="00FA19CD">
            <w:pPr>
              <w:spacing w:before="75" w:after="75" w:line="240" w:lineRule="auto"/>
              <w:jc w:val="right"/>
              <w:rPr>
                <w:rFonts w:cs="Arial"/>
                <w:sz w:val="16"/>
                <w:szCs w:val="16"/>
              </w:rPr>
            </w:pPr>
            <w:r>
              <w:rPr>
                <w:rFonts w:cs="Arial"/>
                <w:sz w:val="16"/>
                <w:szCs w:val="16"/>
              </w:rPr>
              <w:t>120</w:t>
            </w:r>
          </w:p>
        </w:tc>
      </w:tr>
      <w:tr w:rsidR="007F41ED" w:rsidRPr="00503CB0" w14:paraId="2EA158D6"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FAE1854" w14:textId="34A5EBDE" w:rsidR="007F41ED" w:rsidRDefault="007F41ED" w:rsidP="00FA19CD">
            <w:pPr>
              <w:spacing w:before="75" w:after="75" w:line="240" w:lineRule="auto"/>
              <w:rPr>
                <w:rFonts w:cs="Arial"/>
                <w:sz w:val="16"/>
                <w:szCs w:val="16"/>
              </w:rPr>
            </w:pP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4E83FA9" w14:textId="77777777" w:rsidR="007F41ED" w:rsidRPr="00503CB0" w:rsidRDefault="007F41ED" w:rsidP="00FA19CD">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CDEF482" w14:textId="6A100566" w:rsidR="007F41ED" w:rsidRPr="00503CB0" w:rsidRDefault="007F41ED" w:rsidP="00FA19CD">
            <w:pPr>
              <w:spacing w:before="75" w:after="75" w:line="240" w:lineRule="auto"/>
              <w:rPr>
                <w:rFonts w:cs="Arial"/>
                <w:sz w:val="16"/>
                <w:szCs w:val="16"/>
              </w:rPr>
            </w:pPr>
            <w:r w:rsidRPr="00503CB0">
              <w:rPr>
                <w:rFonts w:cs="Arial"/>
                <w:sz w:val="16"/>
                <w:szCs w:val="16"/>
              </w:rPr>
              <w:t>FILE</w:t>
            </w:r>
            <w:r>
              <w:rPr>
                <w:rFonts w:cs="Arial"/>
                <w:sz w:val="16"/>
                <w:szCs w:val="16"/>
              </w:rPr>
              <w:t>0404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0570F52" w14:textId="77777777" w:rsidR="007F41ED" w:rsidRPr="00503CB0" w:rsidRDefault="007F41E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6F38C70" w14:textId="230E78FE" w:rsidR="007F41ED" w:rsidRPr="00503CB0" w:rsidRDefault="007F41ED" w:rsidP="00FA19CD">
            <w:pPr>
              <w:spacing w:before="75" w:after="75" w:line="240" w:lineRule="auto"/>
              <w:rPr>
                <w:rFonts w:cs="Arial"/>
                <w:sz w:val="16"/>
                <w:szCs w:val="16"/>
              </w:rPr>
            </w:pPr>
            <w:r w:rsidRPr="00503CB0">
              <w:rPr>
                <w:rFonts w:cs="Arial"/>
                <w:sz w:val="16"/>
                <w:szCs w:val="16"/>
              </w:rPr>
              <w:t>FOPH</w:t>
            </w:r>
            <w:r>
              <w:rPr>
                <w:rFonts w:cs="Arial"/>
                <w:sz w:val="16"/>
                <w:szCs w:val="16"/>
              </w:rPr>
              <w:t>0404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85F81C1" w14:textId="77777777" w:rsidR="007F41ED" w:rsidRPr="00503CB0" w:rsidRDefault="007F41ED" w:rsidP="00FA19CD">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016D27" w14:textId="2AD602AA" w:rsidR="007F41ED" w:rsidRPr="00503CB0" w:rsidRDefault="007F41ED" w:rsidP="00FA19CD">
            <w:pPr>
              <w:spacing w:before="75" w:after="75" w:line="240" w:lineRule="auto"/>
              <w:rPr>
                <w:rFonts w:cs="Arial"/>
                <w:sz w:val="16"/>
                <w:szCs w:val="16"/>
              </w:rPr>
            </w:pPr>
            <w:r w:rsidRPr="00503CB0">
              <w:rPr>
                <w:rFonts w:cs="Arial"/>
                <w:sz w:val="16"/>
                <w:szCs w:val="16"/>
              </w:rPr>
              <w:t>FVERL</w:t>
            </w:r>
            <w:r>
              <w:rPr>
                <w:rFonts w:cs="Arial"/>
                <w:sz w:val="16"/>
                <w:szCs w:val="16"/>
              </w:rPr>
              <w:t>0404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8C5592A" w14:textId="77777777" w:rsidR="007F41ED" w:rsidRPr="00503CB0" w:rsidRDefault="007F41ED" w:rsidP="00FA19CD">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5FAA4F5" w14:textId="2B57DF13" w:rsidR="007F41ED" w:rsidRPr="00503CB0" w:rsidRDefault="007F41ED" w:rsidP="00FA19CD">
            <w:pPr>
              <w:spacing w:before="75" w:after="75" w:line="240" w:lineRule="auto"/>
              <w:rPr>
                <w:rFonts w:cs="Arial"/>
                <w:sz w:val="16"/>
                <w:szCs w:val="16"/>
              </w:rPr>
            </w:pPr>
            <w:r w:rsidRPr="00503CB0">
              <w:rPr>
                <w:rFonts w:cs="Arial"/>
                <w:sz w:val="16"/>
                <w:szCs w:val="16"/>
              </w:rPr>
              <w:t>FMAX</w:t>
            </w:r>
            <w:r>
              <w:rPr>
                <w:rFonts w:cs="Arial"/>
                <w:sz w:val="16"/>
                <w:szCs w:val="16"/>
              </w:rPr>
              <w:t>0404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B9718DB" w14:textId="77777777" w:rsidR="007F41ED" w:rsidRPr="00503CB0" w:rsidRDefault="007F41ED" w:rsidP="00FA19CD">
            <w:pPr>
              <w:spacing w:before="75" w:after="75" w:line="240" w:lineRule="auto"/>
              <w:jc w:val="right"/>
              <w:rPr>
                <w:rFonts w:cs="Arial"/>
                <w:sz w:val="16"/>
                <w:szCs w:val="16"/>
              </w:rPr>
            </w:pPr>
            <w:r>
              <w:rPr>
                <w:rFonts w:cs="Arial"/>
                <w:sz w:val="16"/>
                <w:szCs w:val="16"/>
              </w:rPr>
              <w:t>7</w:t>
            </w:r>
            <w:r w:rsidRPr="00503CB0">
              <w:rPr>
                <w:rFonts w:cs="Arial"/>
                <w:sz w:val="16"/>
                <w:szCs w:val="16"/>
              </w:rPr>
              <w:t>00</w:t>
            </w:r>
          </w:p>
        </w:tc>
      </w:tr>
    </w:tbl>
    <w:p w14:paraId="7ED9C3F5" w14:textId="77777777" w:rsidR="007F41ED" w:rsidRDefault="007F41ED" w:rsidP="007F41ED"/>
    <w:p w14:paraId="4DA59834" w14:textId="77777777" w:rsidR="004F18D1" w:rsidRDefault="004F18D1">
      <w:pPr>
        <w:spacing w:line="240" w:lineRule="auto"/>
      </w:pPr>
      <w:r>
        <w:br w:type="page"/>
      </w:r>
    </w:p>
    <w:p w14:paraId="2611BC52" w14:textId="25948456" w:rsidR="00FA19CD" w:rsidRDefault="00FA19CD" w:rsidP="00FA19CD">
      <w:r>
        <w:lastRenderedPageBreak/>
        <w:t>Indien op filemeetpunt DF059 en/of D069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FA19CD" w:rsidRPr="00503CB0" w14:paraId="1F4392B1" w14:textId="77777777" w:rsidTr="00FA19CD">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1725A47" w14:textId="77777777" w:rsidR="00FA19CD" w:rsidRPr="00503CB0" w:rsidRDefault="00FA19CD" w:rsidP="00FA19CD">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6AFE0A04" w14:textId="77777777" w:rsidR="00FA19CD" w:rsidRPr="00503CB0" w:rsidRDefault="00FA19CD" w:rsidP="00FA19CD">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2ED32C72" w14:textId="77777777" w:rsidR="00FA19CD" w:rsidRPr="00503CB0" w:rsidRDefault="00FA19CD" w:rsidP="00FA19CD">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65CE7F4" w14:textId="77777777" w:rsidR="00FA19CD" w:rsidRPr="00503CB0" w:rsidRDefault="00FA19CD" w:rsidP="00FA19CD">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53B73F9" w14:textId="77777777" w:rsidR="00FA19CD" w:rsidRPr="00503CB0" w:rsidRDefault="00FA19CD" w:rsidP="00FA19CD">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34DD0CDF" w14:textId="77777777" w:rsidR="00FA19CD" w:rsidRPr="00503CB0" w:rsidRDefault="00FA19CD" w:rsidP="00FA19CD">
            <w:pPr>
              <w:spacing w:before="75" w:after="75" w:line="240" w:lineRule="auto"/>
              <w:jc w:val="center"/>
              <w:rPr>
                <w:rFonts w:cs="Arial"/>
                <w:b/>
                <w:bCs/>
              </w:rPr>
            </w:pPr>
            <w:r w:rsidRPr="00503CB0">
              <w:rPr>
                <w:rFonts w:cs="Arial"/>
                <w:b/>
                <w:bCs/>
              </w:rPr>
              <w:t>grenswaarde bij file</w:t>
            </w:r>
          </w:p>
        </w:tc>
      </w:tr>
      <w:tr w:rsidR="00FA19CD" w:rsidRPr="00503CB0" w14:paraId="3B8F5A8B" w14:textId="77777777" w:rsidTr="00FA19CD">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7E5F554E" w14:textId="77777777" w:rsidR="00FA19CD" w:rsidRPr="00503CB0" w:rsidRDefault="00FA19CD" w:rsidP="00FA19CD">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2A589CB4" w14:textId="77777777" w:rsidR="00FA19CD" w:rsidRPr="00503CB0" w:rsidRDefault="00FA19CD" w:rsidP="00FA19CD">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4807989" w14:textId="77777777" w:rsidR="00FA19CD" w:rsidRPr="00503CB0" w:rsidRDefault="00FA19CD" w:rsidP="00FA19CD">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FC355EE" w14:textId="77777777" w:rsidR="00FA19CD" w:rsidRPr="00503CB0" w:rsidRDefault="00FA19CD" w:rsidP="00FA19CD">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3C49182" w14:textId="77777777" w:rsidR="00FA19CD" w:rsidRPr="00503CB0" w:rsidRDefault="00FA19C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70F006C" w14:textId="77777777" w:rsidR="00FA19CD" w:rsidRPr="00503CB0" w:rsidRDefault="00FA19C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8FDAB2" w14:textId="77777777" w:rsidR="00FA19CD" w:rsidRPr="00503CB0" w:rsidRDefault="00FA19C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AC59FA0" w14:textId="77777777" w:rsidR="00FA19CD" w:rsidRPr="00503CB0" w:rsidRDefault="00FA19C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A89A979" w14:textId="77777777" w:rsidR="00FA19CD" w:rsidRPr="00503CB0" w:rsidRDefault="00FA19CD" w:rsidP="00FA19CD">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4E37539C" w14:textId="77777777" w:rsidR="00FA19CD" w:rsidRPr="00503CB0" w:rsidRDefault="00FA19CD" w:rsidP="00FA19CD">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FA19CD" w:rsidRPr="00503CB0" w14:paraId="687D7D8F"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5915C4B" w14:textId="4690BC48" w:rsidR="00FA19CD" w:rsidRPr="00503CB0" w:rsidRDefault="00FA19CD" w:rsidP="00FA19CD">
            <w:pPr>
              <w:spacing w:before="75" w:after="75" w:line="240" w:lineRule="auto"/>
              <w:rPr>
                <w:rFonts w:cs="Arial"/>
                <w:sz w:val="16"/>
                <w:szCs w:val="16"/>
              </w:rPr>
            </w:pPr>
            <w:r>
              <w:rPr>
                <w:rFonts w:cs="Arial"/>
                <w:sz w:val="16"/>
                <w:szCs w:val="16"/>
              </w:rPr>
              <w:t>01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48E5BE6" w14:textId="77777777" w:rsidR="00FA19CD" w:rsidRPr="00503CB0" w:rsidRDefault="00FA19C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468584D" w14:textId="2C5C4DB7"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0105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2106255" w14:textId="77777777" w:rsidR="00FA19CD" w:rsidRPr="00503CB0" w:rsidRDefault="00FA19CD" w:rsidP="00FA19CD">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99920FD" w14:textId="0BFAFBB9"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0105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2932FAC" w14:textId="77777777" w:rsidR="00FA19CD" w:rsidRPr="00503CB0" w:rsidRDefault="00FA19CD" w:rsidP="00FA19CD">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398C84D" w14:textId="748C5418"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0105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749249D" w14:textId="77777777" w:rsidR="00FA19CD" w:rsidRPr="00503CB0" w:rsidRDefault="00FA19CD" w:rsidP="00FA19CD">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C0E7193" w14:textId="2AF169D6" w:rsidR="00FA19CD" w:rsidRPr="00503CB0" w:rsidRDefault="00FA19CD" w:rsidP="00FA19CD">
            <w:pPr>
              <w:spacing w:before="75" w:after="75" w:line="240" w:lineRule="auto"/>
              <w:rPr>
                <w:rFonts w:cs="Arial"/>
                <w:sz w:val="16"/>
                <w:szCs w:val="16"/>
              </w:rPr>
            </w:pPr>
            <w:r w:rsidRPr="00503CB0">
              <w:rPr>
                <w:rFonts w:cs="Arial"/>
                <w:sz w:val="16"/>
                <w:szCs w:val="16"/>
              </w:rPr>
              <w:t>FMIN</w:t>
            </w:r>
            <w:r>
              <w:rPr>
                <w:rFonts w:cs="Arial"/>
                <w:sz w:val="16"/>
                <w:szCs w:val="16"/>
              </w:rPr>
              <w:t>0105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1280CBD" w14:textId="40308F49" w:rsidR="00FA19CD" w:rsidRPr="00503CB0" w:rsidRDefault="00FA19CD" w:rsidP="00FA19CD">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FA19CD" w:rsidRPr="00503CB0" w14:paraId="760086B0"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146BB0E" w14:textId="6D4FDD64" w:rsidR="00FA19CD" w:rsidRPr="00503CB0" w:rsidRDefault="00FA19CD" w:rsidP="00FA19CD">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182D557" w14:textId="77777777" w:rsidR="00FA19CD" w:rsidRPr="00503CB0" w:rsidRDefault="00FA19C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33F2880" w14:textId="7AFB3813"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0205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9016B53" w14:textId="77777777" w:rsidR="00FA19CD" w:rsidRPr="00503CB0" w:rsidRDefault="00FA19CD" w:rsidP="00FA19CD">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67F36AA" w14:textId="03C4A906"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0205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9610262" w14:textId="77777777" w:rsidR="00FA19CD" w:rsidRPr="00503CB0" w:rsidRDefault="00FA19CD" w:rsidP="00FA19CD">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9A52F49" w14:textId="3067AB4D"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0205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113DA84" w14:textId="77777777" w:rsidR="00FA19CD" w:rsidRPr="00503CB0" w:rsidRDefault="00FA19CD" w:rsidP="00FA19CD">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1B2A902" w14:textId="2E4D7A8B" w:rsidR="00FA19CD" w:rsidRPr="00503CB0" w:rsidRDefault="00FA19CD" w:rsidP="00FA19CD">
            <w:pPr>
              <w:spacing w:before="75" w:after="75" w:line="240" w:lineRule="auto"/>
              <w:rPr>
                <w:rFonts w:cs="Arial"/>
                <w:sz w:val="16"/>
                <w:szCs w:val="16"/>
              </w:rPr>
            </w:pPr>
            <w:r w:rsidRPr="00503CB0">
              <w:rPr>
                <w:rFonts w:cs="Arial"/>
                <w:sz w:val="16"/>
                <w:szCs w:val="16"/>
              </w:rPr>
              <w:t>FMIN</w:t>
            </w:r>
            <w:r>
              <w:rPr>
                <w:rFonts w:cs="Arial"/>
                <w:sz w:val="16"/>
                <w:szCs w:val="16"/>
              </w:rPr>
              <w:t>0205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E0A8E42" w14:textId="4ABD6295" w:rsidR="00FA19CD" w:rsidRPr="00503CB0" w:rsidRDefault="00FA19CD" w:rsidP="00FA19CD">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FA19CD" w:rsidRPr="00503CB0" w14:paraId="646427D6"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D3C12F0" w14:textId="4A11E995" w:rsidR="00FA19CD" w:rsidRDefault="00FA19CD" w:rsidP="00FA19CD">
            <w:pPr>
              <w:spacing w:before="75" w:after="75" w:line="240" w:lineRule="auto"/>
              <w:rPr>
                <w:rFonts w:cs="Arial"/>
                <w:sz w:val="16"/>
                <w:szCs w:val="16"/>
              </w:rPr>
            </w:pP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4AF448C" w14:textId="77777777" w:rsidR="00FA19CD" w:rsidRPr="00503CB0" w:rsidRDefault="00FA19C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2E59403" w14:textId="6A8CE0B8"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0305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C6C192C" w14:textId="77777777" w:rsidR="00FA19CD" w:rsidRPr="00503CB0" w:rsidRDefault="00FA19C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A0E7DE7" w14:textId="69D609CD"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0305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9010DB7" w14:textId="77777777" w:rsidR="00FA19CD" w:rsidRPr="00503CB0" w:rsidRDefault="00FA19C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877F6A0" w14:textId="4844D2F9"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0305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D3D4D77" w14:textId="77777777" w:rsidR="00FA19CD" w:rsidRPr="00503CB0" w:rsidRDefault="00FA19C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D192F2" w14:textId="2A1913DA" w:rsidR="00FA19CD" w:rsidRPr="00503CB0" w:rsidRDefault="00FA19CD" w:rsidP="00FA19CD">
            <w:pPr>
              <w:spacing w:before="75" w:after="75" w:line="240" w:lineRule="auto"/>
              <w:rPr>
                <w:rFonts w:cs="Arial"/>
                <w:sz w:val="16"/>
                <w:szCs w:val="16"/>
              </w:rPr>
            </w:pPr>
            <w:r w:rsidRPr="00503CB0">
              <w:rPr>
                <w:rFonts w:cs="Arial"/>
                <w:sz w:val="16"/>
                <w:szCs w:val="16"/>
              </w:rPr>
              <w:t>FMIN</w:t>
            </w:r>
            <w:r>
              <w:rPr>
                <w:rFonts w:cs="Arial"/>
                <w:sz w:val="16"/>
                <w:szCs w:val="16"/>
              </w:rPr>
              <w:t>0305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9FEF0AF" w14:textId="77777777" w:rsidR="00FA19CD" w:rsidRPr="00503CB0" w:rsidRDefault="00FA19CD" w:rsidP="00FA19CD">
            <w:pPr>
              <w:spacing w:before="75" w:after="75" w:line="240" w:lineRule="auto"/>
              <w:jc w:val="right"/>
              <w:rPr>
                <w:rFonts w:cs="Arial"/>
                <w:sz w:val="16"/>
                <w:szCs w:val="16"/>
              </w:rPr>
            </w:pPr>
            <w:r>
              <w:rPr>
                <w:rFonts w:cs="Arial"/>
                <w:sz w:val="16"/>
                <w:szCs w:val="16"/>
              </w:rPr>
              <w:t>120</w:t>
            </w:r>
          </w:p>
        </w:tc>
      </w:tr>
      <w:tr w:rsidR="00FA19CD" w:rsidRPr="00503CB0" w14:paraId="0F542733"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8AC645E" w14:textId="4BCCB834" w:rsidR="00FA19CD" w:rsidRDefault="00FA19CD" w:rsidP="00FA19CD">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8932484" w14:textId="77777777" w:rsidR="00FA19CD" w:rsidRPr="00503CB0" w:rsidRDefault="00FA19C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FECC8E6" w14:textId="454180FE"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0805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E3FD96" w14:textId="77777777" w:rsidR="00FA19CD" w:rsidRPr="00503CB0" w:rsidRDefault="00FA19C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84621F" w14:textId="3464F37A"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0805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B51835" w14:textId="77777777" w:rsidR="00FA19CD" w:rsidRPr="00503CB0" w:rsidRDefault="00FA19C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56E4DAB" w14:textId="0954FB62"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0805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A67D9B" w14:textId="77777777" w:rsidR="00FA19CD" w:rsidRPr="00503CB0" w:rsidRDefault="00FA19C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2D46AD" w14:textId="5D1E3F85" w:rsidR="00FA19CD" w:rsidRPr="00503CB0" w:rsidRDefault="00FA19CD" w:rsidP="00FA19CD">
            <w:pPr>
              <w:spacing w:before="75" w:after="75" w:line="240" w:lineRule="auto"/>
              <w:rPr>
                <w:rFonts w:cs="Arial"/>
                <w:sz w:val="16"/>
                <w:szCs w:val="16"/>
              </w:rPr>
            </w:pPr>
            <w:r w:rsidRPr="00503CB0">
              <w:rPr>
                <w:rFonts w:cs="Arial"/>
                <w:sz w:val="16"/>
                <w:szCs w:val="16"/>
              </w:rPr>
              <w:t>FMIN</w:t>
            </w:r>
            <w:r>
              <w:rPr>
                <w:rFonts w:cs="Arial"/>
                <w:sz w:val="16"/>
                <w:szCs w:val="16"/>
              </w:rPr>
              <w:t>0805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4FD2A7F" w14:textId="374ACC80" w:rsidR="00FA19CD" w:rsidRPr="00503CB0" w:rsidRDefault="00FA19CD" w:rsidP="00FA19CD">
            <w:pPr>
              <w:spacing w:before="75" w:after="75" w:line="240" w:lineRule="auto"/>
              <w:jc w:val="right"/>
              <w:rPr>
                <w:rFonts w:cs="Arial"/>
                <w:sz w:val="16"/>
                <w:szCs w:val="16"/>
              </w:rPr>
            </w:pPr>
            <w:r>
              <w:rPr>
                <w:rFonts w:cs="Arial"/>
                <w:sz w:val="16"/>
                <w:szCs w:val="16"/>
              </w:rPr>
              <w:t>100</w:t>
            </w:r>
          </w:p>
        </w:tc>
      </w:tr>
      <w:tr w:rsidR="00FA19CD" w:rsidRPr="00503CB0" w14:paraId="2CB9139F"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1593AC5" w14:textId="77777777" w:rsidR="00FA19CD" w:rsidRDefault="00FA19CD" w:rsidP="00FA19CD">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7308557" w14:textId="77777777" w:rsidR="00FA19CD" w:rsidRPr="00503CB0" w:rsidRDefault="00FA19C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B781220" w14:textId="363FF741"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0905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85C4650" w14:textId="77777777" w:rsidR="00FA19CD" w:rsidRPr="00503CB0" w:rsidRDefault="00FA19C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7027276" w14:textId="42F788BF"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0905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EDD50A" w14:textId="77777777" w:rsidR="00FA19CD" w:rsidRPr="00503CB0" w:rsidRDefault="00FA19C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6128EA3" w14:textId="6E89E657"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0905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0F6F149" w14:textId="77777777" w:rsidR="00FA19CD" w:rsidRPr="00503CB0" w:rsidRDefault="00FA19C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C9350D7" w14:textId="6CCC7907" w:rsidR="00FA19CD" w:rsidRPr="00503CB0" w:rsidRDefault="00FA19CD" w:rsidP="00FA19CD">
            <w:pPr>
              <w:spacing w:before="75" w:after="75" w:line="240" w:lineRule="auto"/>
              <w:rPr>
                <w:rFonts w:cs="Arial"/>
                <w:sz w:val="16"/>
                <w:szCs w:val="16"/>
              </w:rPr>
            </w:pPr>
            <w:r w:rsidRPr="00503CB0">
              <w:rPr>
                <w:rFonts w:cs="Arial"/>
                <w:sz w:val="16"/>
                <w:szCs w:val="16"/>
              </w:rPr>
              <w:t>FMIN</w:t>
            </w:r>
            <w:r>
              <w:rPr>
                <w:rFonts w:cs="Arial"/>
                <w:sz w:val="16"/>
                <w:szCs w:val="16"/>
              </w:rPr>
              <w:t>0905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A912158" w14:textId="072F46E0" w:rsidR="00FA19CD" w:rsidRPr="00503CB0" w:rsidRDefault="00FA19CD" w:rsidP="00FA19CD">
            <w:pPr>
              <w:spacing w:before="75" w:after="75" w:line="240" w:lineRule="auto"/>
              <w:jc w:val="right"/>
              <w:rPr>
                <w:rFonts w:cs="Arial"/>
                <w:sz w:val="16"/>
                <w:szCs w:val="16"/>
              </w:rPr>
            </w:pPr>
            <w:r>
              <w:rPr>
                <w:rFonts w:cs="Arial"/>
                <w:sz w:val="16"/>
                <w:szCs w:val="16"/>
              </w:rPr>
              <w:t>100</w:t>
            </w:r>
          </w:p>
        </w:tc>
      </w:tr>
      <w:tr w:rsidR="00FA19CD" w:rsidRPr="00503CB0" w14:paraId="2DA4DF69"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328EE8" w14:textId="77777777" w:rsidR="00FA19CD" w:rsidRDefault="00FA19CD" w:rsidP="00FA19CD">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5A13372" w14:textId="77777777" w:rsidR="00FA19CD" w:rsidRPr="00503CB0" w:rsidRDefault="00FA19C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43F7C19" w14:textId="7F313C06"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1105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288A333" w14:textId="77777777" w:rsidR="00FA19CD" w:rsidRPr="00503CB0" w:rsidRDefault="00FA19C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E9A662" w14:textId="5662CE11"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1105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4A0C2B0" w14:textId="77777777" w:rsidR="00FA19CD" w:rsidRPr="00503CB0" w:rsidRDefault="00FA19C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6599F8C" w14:textId="7181F792"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1105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74A8DE1" w14:textId="77777777" w:rsidR="00FA19CD" w:rsidRPr="00503CB0" w:rsidRDefault="00FA19C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31F0A5" w14:textId="331EA879" w:rsidR="00FA19CD" w:rsidRPr="00503CB0" w:rsidRDefault="00FA19CD" w:rsidP="00FA19CD">
            <w:pPr>
              <w:spacing w:before="75" w:after="75" w:line="240" w:lineRule="auto"/>
              <w:rPr>
                <w:rFonts w:cs="Arial"/>
                <w:sz w:val="16"/>
                <w:szCs w:val="16"/>
              </w:rPr>
            </w:pPr>
            <w:r w:rsidRPr="00503CB0">
              <w:rPr>
                <w:rFonts w:cs="Arial"/>
                <w:sz w:val="16"/>
                <w:szCs w:val="16"/>
              </w:rPr>
              <w:t>FMIN</w:t>
            </w:r>
            <w:r>
              <w:rPr>
                <w:rFonts w:cs="Arial"/>
                <w:sz w:val="16"/>
                <w:szCs w:val="16"/>
              </w:rPr>
              <w:t>1105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0E99FD0" w14:textId="77777777" w:rsidR="00FA19CD" w:rsidRPr="00503CB0" w:rsidRDefault="00FA19CD" w:rsidP="00FA19CD">
            <w:pPr>
              <w:spacing w:before="75" w:after="75" w:line="240" w:lineRule="auto"/>
              <w:jc w:val="right"/>
              <w:rPr>
                <w:rFonts w:cs="Arial"/>
                <w:sz w:val="16"/>
                <w:szCs w:val="16"/>
              </w:rPr>
            </w:pPr>
            <w:r>
              <w:rPr>
                <w:rFonts w:cs="Arial"/>
                <w:sz w:val="16"/>
                <w:szCs w:val="16"/>
              </w:rPr>
              <w:t>100</w:t>
            </w:r>
          </w:p>
        </w:tc>
      </w:tr>
      <w:tr w:rsidR="00FA19CD" w:rsidRPr="00503CB0" w14:paraId="412D875F"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91B7864" w14:textId="77777777" w:rsidR="00FA19CD" w:rsidRDefault="00FA19CD" w:rsidP="00FA19CD">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DE6657A" w14:textId="77777777" w:rsidR="00FA19CD" w:rsidRPr="00503CB0" w:rsidRDefault="00FA19CD" w:rsidP="00FA19CD">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ACFC84C" w14:textId="63EB1888"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1205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043D053" w14:textId="77777777" w:rsidR="00FA19CD" w:rsidRPr="00503CB0" w:rsidRDefault="00FA19C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49BA2EB" w14:textId="73F43BDE"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1205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C5F601" w14:textId="77777777" w:rsidR="00FA19CD" w:rsidRPr="00503CB0" w:rsidRDefault="00FA19CD" w:rsidP="00FA19CD">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27B440D" w14:textId="2D020FA6"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1205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DEE8FB3" w14:textId="77777777" w:rsidR="00FA19CD" w:rsidRPr="00503CB0" w:rsidRDefault="00FA19CD" w:rsidP="00FA19CD">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40B8BDD" w14:textId="6929E1CC" w:rsidR="00FA19CD" w:rsidRPr="00503CB0" w:rsidRDefault="00FA19CD" w:rsidP="00FA19CD">
            <w:pPr>
              <w:spacing w:before="75" w:after="75" w:line="240" w:lineRule="auto"/>
              <w:rPr>
                <w:rFonts w:cs="Arial"/>
                <w:sz w:val="16"/>
                <w:szCs w:val="16"/>
              </w:rPr>
            </w:pPr>
            <w:r w:rsidRPr="00503CB0">
              <w:rPr>
                <w:rFonts w:cs="Arial"/>
                <w:sz w:val="16"/>
                <w:szCs w:val="16"/>
              </w:rPr>
              <w:t>FMIN</w:t>
            </w:r>
            <w:r>
              <w:rPr>
                <w:rFonts w:cs="Arial"/>
                <w:sz w:val="16"/>
                <w:szCs w:val="16"/>
              </w:rPr>
              <w:t>1205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A015BDA" w14:textId="77777777" w:rsidR="00FA19CD" w:rsidRPr="00503CB0" w:rsidRDefault="00FA19CD" w:rsidP="00FA19CD">
            <w:pPr>
              <w:spacing w:before="75" w:after="75" w:line="240" w:lineRule="auto"/>
              <w:jc w:val="right"/>
              <w:rPr>
                <w:rFonts w:cs="Arial"/>
                <w:sz w:val="16"/>
                <w:szCs w:val="16"/>
              </w:rPr>
            </w:pPr>
            <w:r>
              <w:rPr>
                <w:rFonts w:cs="Arial"/>
                <w:sz w:val="16"/>
                <w:szCs w:val="16"/>
              </w:rPr>
              <w:t>120</w:t>
            </w:r>
          </w:p>
        </w:tc>
      </w:tr>
      <w:tr w:rsidR="00FA19CD" w:rsidRPr="00503CB0" w14:paraId="6FEED21C"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AAF24CD" w14:textId="4F3BE7FB" w:rsidR="00FA19CD" w:rsidRDefault="00FA19CD" w:rsidP="00FA19CD">
            <w:pPr>
              <w:spacing w:before="75" w:after="75" w:line="240" w:lineRule="auto"/>
              <w:rPr>
                <w:rFonts w:cs="Arial"/>
                <w:sz w:val="16"/>
                <w:szCs w:val="16"/>
              </w:rPr>
            </w:pPr>
            <w:r>
              <w:rPr>
                <w:rFonts w:cs="Arial"/>
                <w:sz w:val="16"/>
                <w:szCs w:val="16"/>
              </w:rPr>
              <w:t>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C23856A" w14:textId="77777777" w:rsidR="00FA19CD" w:rsidRPr="00503CB0" w:rsidRDefault="00FA19CD" w:rsidP="00FA19CD">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C23581" w14:textId="1C035D96"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0505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A8B9BC3" w14:textId="77777777" w:rsidR="00FA19CD" w:rsidRPr="00503CB0" w:rsidRDefault="00FA19C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E35218" w14:textId="04B7181B"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0505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D13CC8" w14:textId="2F0C081C" w:rsidR="00FA19CD" w:rsidRPr="00503CB0" w:rsidRDefault="00FA19CD" w:rsidP="00FA19CD">
            <w:pPr>
              <w:spacing w:before="75" w:after="75" w:line="240" w:lineRule="auto"/>
              <w:jc w:val="right"/>
              <w:rPr>
                <w:rFonts w:cs="Arial"/>
                <w:sz w:val="16"/>
                <w:szCs w:val="16"/>
              </w:rPr>
            </w:pPr>
            <w:r>
              <w:rPr>
                <w:rFonts w:cs="Arial"/>
                <w:sz w:val="16"/>
                <w:szCs w:val="16"/>
              </w:rPr>
              <w:t>40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D15AB3C" w14:textId="647DD486"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0505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56E9D2" w14:textId="77777777" w:rsidR="00FA19CD" w:rsidRPr="00503CB0" w:rsidRDefault="00FA19CD" w:rsidP="00FA19CD">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8551301" w14:textId="56B410B2" w:rsidR="00FA19CD" w:rsidRPr="00503CB0" w:rsidRDefault="00FA19CD" w:rsidP="00FA19CD">
            <w:pPr>
              <w:spacing w:before="75" w:after="75" w:line="240" w:lineRule="auto"/>
              <w:rPr>
                <w:rFonts w:cs="Arial"/>
                <w:sz w:val="16"/>
                <w:szCs w:val="16"/>
              </w:rPr>
            </w:pPr>
            <w:r w:rsidRPr="00503CB0">
              <w:rPr>
                <w:rFonts w:cs="Arial"/>
                <w:sz w:val="16"/>
                <w:szCs w:val="16"/>
              </w:rPr>
              <w:t>FMAX</w:t>
            </w:r>
            <w:r>
              <w:rPr>
                <w:rFonts w:cs="Arial"/>
                <w:sz w:val="16"/>
                <w:szCs w:val="16"/>
              </w:rPr>
              <w:t>0505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2C6CE8E" w14:textId="11D080C0" w:rsidR="00FA19CD" w:rsidRPr="00503CB0" w:rsidRDefault="00FA19CD" w:rsidP="00FA19CD">
            <w:pPr>
              <w:spacing w:before="75" w:after="75" w:line="240" w:lineRule="auto"/>
              <w:jc w:val="right"/>
              <w:rPr>
                <w:rFonts w:cs="Arial"/>
                <w:sz w:val="16"/>
                <w:szCs w:val="16"/>
              </w:rPr>
            </w:pPr>
            <w:r>
              <w:rPr>
                <w:rFonts w:cs="Arial"/>
                <w:sz w:val="16"/>
                <w:szCs w:val="16"/>
              </w:rPr>
              <w:t>4</w:t>
            </w:r>
            <w:r w:rsidRPr="00503CB0">
              <w:rPr>
                <w:rFonts w:cs="Arial"/>
                <w:sz w:val="16"/>
                <w:szCs w:val="16"/>
              </w:rPr>
              <w:t>00</w:t>
            </w:r>
          </w:p>
        </w:tc>
      </w:tr>
      <w:tr w:rsidR="00FA19CD" w:rsidRPr="00503CB0" w14:paraId="2DDDD842" w14:textId="77777777" w:rsidTr="00FA19CD">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FF62AD" w14:textId="075402FD" w:rsidR="00FA19CD" w:rsidRDefault="00FA19CD" w:rsidP="00FA19CD">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B794CE7" w14:textId="77777777" w:rsidR="00FA19CD" w:rsidRPr="00503CB0" w:rsidRDefault="00FA19CD" w:rsidP="00FA19CD">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78833C0" w14:textId="1A5F6BAF" w:rsidR="00FA19CD" w:rsidRPr="00503CB0" w:rsidRDefault="00FA19CD" w:rsidP="00FA19CD">
            <w:pPr>
              <w:spacing w:before="75" w:after="75" w:line="240" w:lineRule="auto"/>
              <w:rPr>
                <w:rFonts w:cs="Arial"/>
                <w:sz w:val="16"/>
                <w:szCs w:val="16"/>
              </w:rPr>
            </w:pPr>
            <w:r w:rsidRPr="00503CB0">
              <w:rPr>
                <w:rFonts w:cs="Arial"/>
                <w:sz w:val="16"/>
                <w:szCs w:val="16"/>
              </w:rPr>
              <w:t>FILE</w:t>
            </w:r>
            <w:r>
              <w:rPr>
                <w:rFonts w:cs="Arial"/>
                <w:sz w:val="16"/>
                <w:szCs w:val="16"/>
              </w:rPr>
              <w:t>0605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3633EE" w14:textId="77777777" w:rsidR="00FA19CD" w:rsidRPr="00503CB0" w:rsidRDefault="00FA19CD" w:rsidP="00FA19CD">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D72E981" w14:textId="71E8551C" w:rsidR="00FA19CD" w:rsidRPr="00503CB0" w:rsidRDefault="00FA19CD" w:rsidP="00FA19CD">
            <w:pPr>
              <w:spacing w:before="75" w:after="75" w:line="240" w:lineRule="auto"/>
              <w:rPr>
                <w:rFonts w:cs="Arial"/>
                <w:sz w:val="16"/>
                <w:szCs w:val="16"/>
              </w:rPr>
            </w:pPr>
            <w:r w:rsidRPr="00503CB0">
              <w:rPr>
                <w:rFonts w:cs="Arial"/>
                <w:sz w:val="16"/>
                <w:szCs w:val="16"/>
              </w:rPr>
              <w:t>FOPH</w:t>
            </w:r>
            <w:r>
              <w:rPr>
                <w:rFonts w:cs="Arial"/>
                <w:sz w:val="16"/>
                <w:szCs w:val="16"/>
              </w:rPr>
              <w:t>0605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C74F4F9" w14:textId="037F3530" w:rsidR="00FA19CD" w:rsidRPr="00503CB0" w:rsidRDefault="00FA19CD" w:rsidP="00FA19CD">
            <w:pPr>
              <w:spacing w:before="75" w:after="75" w:line="240" w:lineRule="auto"/>
              <w:jc w:val="right"/>
              <w:rPr>
                <w:rFonts w:cs="Arial"/>
                <w:sz w:val="16"/>
                <w:szCs w:val="16"/>
              </w:rPr>
            </w:pPr>
            <w:r>
              <w:rPr>
                <w:rFonts w:cs="Arial"/>
                <w:sz w:val="16"/>
                <w:szCs w:val="16"/>
              </w:rPr>
              <w:t>40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DE6B8B7" w14:textId="5A9F6D7C" w:rsidR="00FA19CD" w:rsidRPr="00503CB0" w:rsidRDefault="00FA19CD" w:rsidP="00FA19CD">
            <w:pPr>
              <w:spacing w:before="75" w:after="75" w:line="240" w:lineRule="auto"/>
              <w:rPr>
                <w:rFonts w:cs="Arial"/>
                <w:sz w:val="16"/>
                <w:szCs w:val="16"/>
              </w:rPr>
            </w:pPr>
            <w:r w:rsidRPr="00503CB0">
              <w:rPr>
                <w:rFonts w:cs="Arial"/>
                <w:sz w:val="16"/>
                <w:szCs w:val="16"/>
              </w:rPr>
              <w:t>FVERL</w:t>
            </w:r>
            <w:r>
              <w:rPr>
                <w:rFonts w:cs="Arial"/>
                <w:sz w:val="16"/>
                <w:szCs w:val="16"/>
              </w:rPr>
              <w:t>0605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7493087" w14:textId="77777777" w:rsidR="00FA19CD" w:rsidRPr="00503CB0" w:rsidRDefault="00FA19CD" w:rsidP="00FA19CD">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D7822F" w14:textId="51A9B210" w:rsidR="00FA19CD" w:rsidRPr="00503CB0" w:rsidRDefault="00FA19CD" w:rsidP="00FA19CD">
            <w:pPr>
              <w:spacing w:before="75" w:after="75" w:line="240" w:lineRule="auto"/>
              <w:rPr>
                <w:rFonts w:cs="Arial"/>
                <w:sz w:val="16"/>
                <w:szCs w:val="16"/>
              </w:rPr>
            </w:pPr>
            <w:r w:rsidRPr="00503CB0">
              <w:rPr>
                <w:rFonts w:cs="Arial"/>
                <w:sz w:val="16"/>
                <w:szCs w:val="16"/>
              </w:rPr>
              <w:t>FMAX</w:t>
            </w:r>
            <w:r>
              <w:rPr>
                <w:rFonts w:cs="Arial"/>
                <w:sz w:val="16"/>
                <w:szCs w:val="16"/>
              </w:rPr>
              <w:t>0605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FAA286E" w14:textId="42E15A40" w:rsidR="00FA19CD" w:rsidRPr="00503CB0" w:rsidRDefault="00FA19CD" w:rsidP="00FA19CD">
            <w:pPr>
              <w:spacing w:before="75" w:after="75" w:line="240" w:lineRule="auto"/>
              <w:jc w:val="right"/>
              <w:rPr>
                <w:rFonts w:cs="Arial"/>
                <w:sz w:val="16"/>
                <w:szCs w:val="16"/>
              </w:rPr>
            </w:pPr>
            <w:r>
              <w:rPr>
                <w:rFonts w:cs="Arial"/>
                <w:sz w:val="16"/>
                <w:szCs w:val="16"/>
              </w:rPr>
              <w:t>4</w:t>
            </w:r>
            <w:r w:rsidRPr="00503CB0">
              <w:rPr>
                <w:rFonts w:cs="Arial"/>
                <w:sz w:val="16"/>
                <w:szCs w:val="16"/>
              </w:rPr>
              <w:t>00</w:t>
            </w:r>
          </w:p>
        </w:tc>
      </w:tr>
    </w:tbl>
    <w:p w14:paraId="32BE1CB7" w14:textId="77777777" w:rsidR="00FA19CD" w:rsidRDefault="00FA19CD" w:rsidP="00FA19CD"/>
    <w:p w14:paraId="1CB30406" w14:textId="4E99C17D" w:rsidR="001E64FC" w:rsidRDefault="001E64FC" w:rsidP="001E64FC">
      <w:r>
        <w:t>Indien op filemeetpunt DF088 en/of D089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1E64FC" w:rsidRPr="00503CB0" w14:paraId="6F7E6B8D" w14:textId="77777777" w:rsidTr="00580CA7">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AAE1467" w14:textId="77777777" w:rsidR="001E64FC" w:rsidRPr="00503CB0" w:rsidRDefault="001E64FC" w:rsidP="00580CA7">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3516C11" w14:textId="77777777" w:rsidR="001E64FC" w:rsidRPr="00503CB0" w:rsidRDefault="001E64FC" w:rsidP="00580CA7">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5AB87F2" w14:textId="77777777" w:rsidR="001E64FC" w:rsidRPr="00503CB0" w:rsidRDefault="001E64FC" w:rsidP="00580CA7">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208AF222" w14:textId="77777777" w:rsidR="001E64FC" w:rsidRPr="00503CB0" w:rsidRDefault="001E64FC" w:rsidP="00580CA7">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D77C411" w14:textId="77777777" w:rsidR="001E64FC" w:rsidRPr="00503CB0" w:rsidRDefault="001E64FC" w:rsidP="00580CA7">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6A97F1E" w14:textId="77777777" w:rsidR="001E64FC" w:rsidRPr="00503CB0" w:rsidRDefault="001E64FC" w:rsidP="00580CA7">
            <w:pPr>
              <w:spacing w:before="75" w:after="75" w:line="240" w:lineRule="auto"/>
              <w:jc w:val="center"/>
              <w:rPr>
                <w:rFonts w:cs="Arial"/>
                <w:b/>
                <w:bCs/>
              </w:rPr>
            </w:pPr>
            <w:r w:rsidRPr="00503CB0">
              <w:rPr>
                <w:rFonts w:cs="Arial"/>
                <w:b/>
                <w:bCs/>
              </w:rPr>
              <w:t>grenswaarde bij file</w:t>
            </w:r>
          </w:p>
        </w:tc>
      </w:tr>
      <w:tr w:rsidR="001E64FC" w:rsidRPr="00503CB0" w14:paraId="3B3E8E66" w14:textId="77777777" w:rsidTr="00580CA7">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5FF0EF44" w14:textId="77777777" w:rsidR="001E64FC" w:rsidRPr="00503CB0" w:rsidRDefault="001E64FC" w:rsidP="00580CA7">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3917E509" w14:textId="77777777" w:rsidR="001E64FC" w:rsidRPr="00503CB0" w:rsidRDefault="001E64FC" w:rsidP="00580CA7">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4BA623C" w14:textId="77777777" w:rsidR="001E64FC" w:rsidRPr="00503CB0" w:rsidRDefault="001E64FC" w:rsidP="00580CA7">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D577B13" w14:textId="77777777" w:rsidR="001E64FC" w:rsidRPr="00503CB0" w:rsidRDefault="001E64FC" w:rsidP="00580CA7">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0197B99"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CA73B13"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6924555"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47AB80E"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2F3B353"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1A334083"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1E64FC" w:rsidRPr="00503CB0" w14:paraId="1786C3AB"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B105388" w14:textId="77777777" w:rsidR="001E64FC" w:rsidRDefault="001E64FC" w:rsidP="00580CA7">
            <w:pPr>
              <w:spacing w:before="75" w:after="75" w:line="240" w:lineRule="auto"/>
              <w:rPr>
                <w:rFonts w:cs="Arial"/>
                <w:sz w:val="16"/>
                <w:szCs w:val="16"/>
              </w:rPr>
            </w:pP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C615308"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CBB56D0" w14:textId="359013E2"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0308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FE3B9B"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941A58B" w14:textId="04484BEA"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0308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6787F44"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7B72F43" w14:textId="452EECA6"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0308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9D1C31"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4F7180" w14:textId="1A5C87CA"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0308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1C1EBFA" w14:textId="77777777" w:rsidR="001E64FC" w:rsidRPr="00503CB0" w:rsidRDefault="001E64FC" w:rsidP="00580CA7">
            <w:pPr>
              <w:spacing w:before="75" w:after="75" w:line="240" w:lineRule="auto"/>
              <w:jc w:val="right"/>
              <w:rPr>
                <w:rFonts w:cs="Arial"/>
                <w:sz w:val="16"/>
                <w:szCs w:val="16"/>
              </w:rPr>
            </w:pPr>
            <w:r>
              <w:rPr>
                <w:rFonts w:cs="Arial"/>
                <w:sz w:val="16"/>
                <w:szCs w:val="16"/>
              </w:rPr>
              <w:t>120</w:t>
            </w:r>
          </w:p>
        </w:tc>
      </w:tr>
      <w:tr w:rsidR="001E64FC" w:rsidRPr="00503CB0" w14:paraId="2C810902"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9E9AA5B" w14:textId="29ED580B" w:rsidR="001E64FC" w:rsidRPr="00503CB0" w:rsidRDefault="001E64FC" w:rsidP="00580CA7">
            <w:pPr>
              <w:spacing w:before="75" w:after="75" w:line="240" w:lineRule="auto"/>
              <w:rPr>
                <w:rFonts w:cs="Arial"/>
                <w:sz w:val="16"/>
                <w:szCs w:val="16"/>
              </w:rPr>
            </w:pP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43953F4"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568AE2" w14:textId="6457A42B"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0408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11AF8BD" w14:textId="77777777" w:rsidR="001E64FC" w:rsidRPr="00503CB0" w:rsidRDefault="001E64FC" w:rsidP="00580CA7">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2C52F12" w14:textId="0F523BF8"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0408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1AB992A"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F1F88A5" w14:textId="25330E74"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0408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7C9F81C"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A4036AB" w14:textId="490E6ADB"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0408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C7E1890" w14:textId="143E71C8" w:rsidR="001E64FC" w:rsidRPr="00503CB0" w:rsidRDefault="001E64FC" w:rsidP="00580CA7">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1E64FC" w:rsidRPr="00503CB0" w14:paraId="6607FB91"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D434A25" w14:textId="3424E8FE" w:rsidR="001E64FC" w:rsidRPr="00503CB0" w:rsidRDefault="001E64FC" w:rsidP="00580CA7">
            <w:pPr>
              <w:spacing w:before="75" w:after="75" w:line="240" w:lineRule="auto"/>
              <w:rPr>
                <w:rFonts w:cs="Arial"/>
                <w:sz w:val="16"/>
                <w:szCs w:val="16"/>
              </w:rPr>
            </w:pPr>
            <w:r>
              <w:rPr>
                <w:rFonts w:cs="Arial"/>
                <w:sz w:val="16"/>
                <w:szCs w:val="16"/>
              </w:rPr>
              <w:t>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9806507"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DB0937C" w14:textId="6C3F00EA"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0508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A16E2FF" w14:textId="77777777" w:rsidR="001E64FC" w:rsidRPr="00503CB0" w:rsidRDefault="001E64FC" w:rsidP="00580CA7">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B0F4081" w14:textId="6C592EB7"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0508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32A75F8"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EFC9485" w14:textId="2F24FB6F"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0508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ADA7B98"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AC468CA" w14:textId="6B865C0F"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0508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BF4B672" w14:textId="11596B03" w:rsidR="001E64FC" w:rsidRPr="00503CB0" w:rsidRDefault="001E64FC" w:rsidP="00580CA7">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1E64FC" w:rsidRPr="00503CB0" w14:paraId="6124FEB4"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B4AE6CE" w14:textId="756FB521" w:rsidR="001E64FC" w:rsidRDefault="001E64FC" w:rsidP="00580CA7">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8553B6"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CE95605" w14:textId="2A3354DC"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E95BCAE"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744844" w14:textId="071CAC28"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504FF4A"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BC2A8A2" w14:textId="493EF15E"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5CBF943"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D2651D6" w14:textId="3D1E43F6"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0608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1E5810" w14:textId="5DD9B294" w:rsidR="001E64FC" w:rsidRPr="00503CB0" w:rsidRDefault="001E64FC" w:rsidP="00580CA7">
            <w:pPr>
              <w:spacing w:before="75" w:after="75" w:line="240" w:lineRule="auto"/>
              <w:jc w:val="right"/>
              <w:rPr>
                <w:rFonts w:cs="Arial"/>
                <w:sz w:val="16"/>
                <w:szCs w:val="16"/>
              </w:rPr>
            </w:pPr>
            <w:r>
              <w:rPr>
                <w:rFonts w:cs="Arial"/>
                <w:sz w:val="16"/>
                <w:szCs w:val="16"/>
              </w:rPr>
              <w:t>100</w:t>
            </w:r>
          </w:p>
        </w:tc>
      </w:tr>
      <w:tr w:rsidR="001E64FC" w:rsidRPr="00503CB0" w14:paraId="099BFBA5"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47707E4" w14:textId="77777777" w:rsidR="001E64FC" w:rsidRDefault="001E64FC" w:rsidP="00580CA7">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576A625"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D0BDFE" w14:textId="1385B157"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1108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A15B07C"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D205E84" w14:textId="5A874B89"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1108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DD69CC9"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D4992A7" w14:textId="31B03DF9"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1108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A8BDD06"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AAE62D" w14:textId="66D108C9"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1108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4D32A1" w14:textId="77777777" w:rsidR="001E64FC" w:rsidRPr="00503CB0" w:rsidRDefault="001E64FC" w:rsidP="00580CA7">
            <w:pPr>
              <w:spacing w:before="75" w:after="75" w:line="240" w:lineRule="auto"/>
              <w:jc w:val="right"/>
              <w:rPr>
                <w:rFonts w:cs="Arial"/>
                <w:sz w:val="16"/>
                <w:szCs w:val="16"/>
              </w:rPr>
            </w:pPr>
            <w:r>
              <w:rPr>
                <w:rFonts w:cs="Arial"/>
                <w:sz w:val="16"/>
                <w:szCs w:val="16"/>
              </w:rPr>
              <w:t>100</w:t>
            </w:r>
          </w:p>
        </w:tc>
      </w:tr>
      <w:tr w:rsidR="001E64FC" w:rsidRPr="00503CB0" w14:paraId="436BA282"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011A26A" w14:textId="77777777" w:rsidR="001E64FC" w:rsidRDefault="001E64FC" w:rsidP="00580CA7">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F9087B2"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6B2AF3F" w14:textId="3CA72630"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1208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FFA0031"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4E63EC0" w14:textId="28B55DD1"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1208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0023BC4"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0BBBD40" w14:textId="0E425696"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1208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57FB38"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34D6B50" w14:textId="3FDFB798"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1208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C1A98FB" w14:textId="77777777" w:rsidR="001E64FC" w:rsidRPr="00503CB0" w:rsidRDefault="001E64FC" w:rsidP="00580CA7">
            <w:pPr>
              <w:spacing w:before="75" w:after="75" w:line="240" w:lineRule="auto"/>
              <w:jc w:val="right"/>
              <w:rPr>
                <w:rFonts w:cs="Arial"/>
                <w:sz w:val="16"/>
                <w:szCs w:val="16"/>
              </w:rPr>
            </w:pPr>
            <w:r>
              <w:rPr>
                <w:rFonts w:cs="Arial"/>
                <w:sz w:val="16"/>
                <w:szCs w:val="16"/>
              </w:rPr>
              <w:t>120</w:t>
            </w:r>
          </w:p>
        </w:tc>
      </w:tr>
      <w:tr w:rsidR="001E64FC" w:rsidRPr="00503CB0" w14:paraId="02BA653D"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3464074" w14:textId="77E1D295" w:rsidR="001E64FC" w:rsidRDefault="001E64FC" w:rsidP="00580CA7">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92352D9" w14:textId="77777777" w:rsidR="001E64FC" w:rsidRPr="00503CB0" w:rsidRDefault="001E64FC" w:rsidP="00580CA7">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B2E04DB" w14:textId="65B868F0"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7D1DFA"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DF3C030" w14:textId="413F4399"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B20A60A" w14:textId="77777777" w:rsidR="001E64FC" w:rsidRPr="00503CB0" w:rsidRDefault="001E64FC" w:rsidP="00580CA7">
            <w:pPr>
              <w:spacing w:before="75" w:after="75" w:line="240" w:lineRule="auto"/>
              <w:jc w:val="right"/>
              <w:rPr>
                <w:rFonts w:cs="Arial"/>
                <w:sz w:val="16"/>
                <w:szCs w:val="16"/>
              </w:rPr>
            </w:pPr>
            <w:r>
              <w:rPr>
                <w:rFonts w:cs="Arial"/>
                <w:sz w:val="16"/>
                <w:szCs w:val="16"/>
              </w:rPr>
              <w:t>40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E8E94BE" w14:textId="33C2FBA8"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ECFEF5" w14:textId="77777777" w:rsidR="001E64FC" w:rsidRPr="00503CB0" w:rsidRDefault="001E64FC" w:rsidP="00580CA7">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4FDF736" w14:textId="773A7559" w:rsidR="001E64FC" w:rsidRPr="00503CB0" w:rsidRDefault="001E64FC" w:rsidP="00580CA7">
            <w:pPr>
              <w:spacing w:before="75" w:after="75" w:line="240" w:lineRule="auto"/>
              <w:rPr>
                <w:rFonts w:cs="Arial"/>
                <w:sz w:val="16"/>
                <w:szCs w:val="16"/>
              </w:rPr>
            </w:pPr>
            <w:r w:rsidRPr="00503CB0">
              <w:rPr>
                <w:rFonts w:cs="Arial"/>
                <w:sz w:val="16"/>
                <w:szCs w:val="16"/>
              </w:rPr>
              <w:t>FMAX</w:t>
            </w:r>
            <w:r>
              <w:rPr>
                <w:rFonts w:cs="Arial"/>
                <w:sz w:val="16"/>
                <w:szCs w:val="16"/>
              </w:rPr>
              <w:t>0808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01B645" w14:textId="77777777" w:rsidR="001E64FC" w:rsidRPr="00503CB0" w:rsidRDefault="001E64FC" w:rsidP="00580CA7">
            <w:pPr>
              <w:spacing w:before="75" w:after="75" w:line="240" w:lineRule="auto"/>
              <w:jc w:val="right"/>
              <w:rPr>
                <w:rFonts w:cs="Arial"/>
                <w:sz w:val="16"/>
                <w:szCs w:val="16"/>
              </w:rPr>
            </w:pPr>
            <w:r>
              <w:rPr>
                <w:rFonts w:cs="Arial"/>
                <w:sz w:val="16"/>
                <w:szCs w:val="16"/>
              </w:rPr>
              <w:t>4</w:t>
            </w:r>
            <w:r w:rsidRPr="00503CB0">
              <w:rPr>
                <w:rFonts w:cs="Arial"/>
                <w:sz w:val="16"/>
                <w:szCs w:val="16"/>
              </w:rPr>
              <w:t>00</w:t>
            </w:r>
          </w:p>
        </w:tc>
      </w:tr>
    </w:tbl>
    <w:p w14:paraId="03D9FA2F" w14:textId="5D8B11B5" w:rsidR="000F2DD2" w:rsidRDefault="000F2DD2" w:rsidP="000F2DD2"/>
    <w:p w14:paraId="2502C3AA" w14:textId="77777777" w:rsidR="004F18D1" w:rsidRDefault="004F18D1" w:rsidP="001E64FC"/>
    <w:p w14:paraId="3B620556" w14:textId="77777777" w:rsidR="004F18D1" w:rsidRDefault="004F18D1" w:rsidP="001E64FC"/>
    <w:p w14:paraId="7DE50FE2" w14:textId="77777777" w:rsidR="004F18D1" w:rsidRDefault="004F18D1" w:rsidP="001E64FC"/>
    <w:p w14:paraId="33D54CF8" w14:textId="3A738C95" w:rsidR="001E64FC" w:rsidRDefault="001E64FC" w:rsidP="001E64FC">
      <w:r>
        <w:lastRenderedPageBreak/>
        <w:t>Indien op filemeetpunt DF099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1E64FC" w:rsidRPr="00503CB0" w14:paraId="2B901986" w14:textId="77777777" w:rsidTr="00580CA7">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8F6A15C" w14:textId="77777777" w:rsidR="001E64FC" w:rsidRPr="00503CB0" w:rsidRDefault="001E64FC" w:rsidP="00580CA7">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4899030A" w14:textId="77777777" w:rsidR="001E64FC" w:rsidRPr="00503CB0" w:rsidRDefault="001E64FC" w:rsidP="00580CA7">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31166E73" w14:textId="77777777" w:rsidR="001E64FC" w:rsidRPr="00503CB0" w:rsidRDefault="001E64FC" w:rsidP="00580CA7">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498071F" w14:textId="77777777" w:rsidR="001E64FC" w:rsidRPr="00503CB0" w:rsidRDefault="001E64FC" w:rsidP="00580CA7">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75605D5" w14:textId="77777777" w:rsidR="001E64FC" w:rsidRPr="00503CB0" w:rsidRDefault="001E64FC" w:rsidP="00580CA7">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A2A807D" w14:textId="77777777" w:rsidR="001E64FC" w:rsidRPr="00503CB0" w:rsidRDefault="001E64FC" w:rsidP="00580CA7">
            <w:pPr>
              <w:spacing w:before="75" w:after="75" w:line="240" w:lineRule="auto"/>
              <w:jc w:val="center"/>
              <w:rPr>
                <w:rFonts w:cs="Arial"/>
                <w:b/>
                <w:bCs/>
              </w:rPr>
            </w:pPr>
            <w:r w:rsidRPr="00503CB0">
              <w:rPr>
                <w:rFonts w:cs="Arial"/>
                <w:b/>
                <w:bCs/>
              </w:rPr>
              <w:t>grenswaarde bij file</w:t>
            </w:r>
          </w:p>
        </w:tc>
      </w:tr>
      <w:tr w:rsidR="001E64FC" w:rsidRPr="00503CB0" w14:paraId="795A7BEC" w14:textId="77777777" w:rsidTr="00580CA7">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522FE28D" w14:textId="77777777" w:rsidR="001E64FC" w:rsidRPr="00503CB0" w:rsidRDefault="001E64FC" w:rsidP="00580CA7">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12130FE5" w14:textId="77777777" w:rsidR="001E64FC" w:rsidRPr="00503CB0" w:rsidRDefault="001E64FC" w:rsidP="00580CA7">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0558169" w14:textId="77777777" w:rsidR="001E64FC" w:rsidRPr="00503CB0" w:rsidRDefault="001E64FC" w:rsidP="00580CA7">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B525BFA" w14:textId="77777777" w:rsidR="001E64FC" w:rsidRPr="00503CB0" w:rsidRDefault="001E64FC" w:rsidP="00580CA7">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19F86EC"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007F2C2"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BF8F34F"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89B2133"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25572FA"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7328A54D"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1E64FC" w:rsidRPr="00503CB0" w14:paraId="20B1438E"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50FDCE" w14:textId="5B7FF461" w:rsidR="001E64FC" w:rsidRDefault="001E64FC" w:rsidP="00580CA7">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1257F10"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6883745" w14:textId="6D21106B"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0209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BD1D3A"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C16D9CE" w14:textId="252B154A"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0209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AE779D"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72F849C" w14:textId="2545C09E"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0209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4FF2A34"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02E0A9" w14:textId="64E8F7D7"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0209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5719014" w14:textId="77777777" w:rsidR="001E64FC" w:rsidRPr="00503CB0" w:rsidRDefault="001E64FC" w:rsidP="00580CA7">
            <w:pPr>
              <w:spacing w:before="75" w:after="75" w:line="240" w:lineRule="auto"/>
              <w:jc w:val="right"/>
              <w:rPr>
                <w:rFonts w:cs="Arial"/>
                <w:sz w:val="16"/>
                <w:szCs w:val="16"/>
              </w:rPr>
            </w:pPr>
            <w:r>
              <w:rPr>
                <w:rFonts w:cs="Arial"/>
                <w:sz w:val="16"/>
                <w:szCs w:val="16"/>
              </w:rPr>
              <w:t>120</w:t>
            </w:r>
          </w:p>
        </w:tc>
      </w:tr>
      <w:tr w:rsidR="001E64FC" w:rsidRPr="00503CB0" w14:paraId="3FF24B3E"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FC60309" w14:textId="77777777" w:rsidR="001E64FC" w:rsidRPr="00503CB0" w:rsidRDefault="001E64FC" w:rsidP="00580CA7">
            <w:pPr>
              <w:spacing w:before="75" w:after="75" w:line="240" w:lineRule="auto"/>
              <w:rPr>
                <w:rFonts w:cs="Arial"/>
                <w:sz w:val="16"/>
                <w:szCs w:val="16"/>
              </w:rPr>
            </w:pPr>
            <w:r>
              <w:rPr>
                <w:rFonts w:cs="Arial"/>
                <w:sz w:val="16"/>
                <w:szCs w:val="16"/>
              </w:rPr>
              <w:t>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A6F191B"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322FA6C" w14:textId="5C9A0D3F"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0509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FEDE45C" w14:textId="77777777" w:rsidR="001E64FC" w:rsidRPr="00503CB0" w:rsidRDefault="001E64FC" w:rsidP="00580CA7">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5EA989" w14:textId="455C8C80"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0509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E9AE063"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69EF3DB" w14:textId="7517E215"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0509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AFDF3C0"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B7CC266" w14:textId="05509E0F"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0509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C3A9EFF" w14:textId="5FDB48B9" w:rsidR="001E64FC" w:rsidRPr="00503CB0" w:rsidRDefault="001E64FC" w:rsidP="00580CA7">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1E64FC" w:rsidRPr="00503CB0" w14:paraId="07897382"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D3D629D" w14:textId="77777777" w:rsidR="001E64FC" w:rsidRDefault="001E64FC" w:rsidP="00580CA7">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6FCF9C0"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20616FC" w14:textId="60D78A88"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0609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EACB263"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2446F15" w14:textId="16EA5C8B"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0609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66660DB"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9E7E82" w14:textId="1A5DD1DA"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0609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B682FF9"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70528C4" w14:textId="204BEBF7"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0609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BF9C1B8" w14:textId="4D729484" w:rsidR="001E64FC" w:rsidRPr="00503CB0" w:rsidRDefault="001E64FC" w:rsidP="00580CA7">
            <w:pPr>
              <w:spacing w:before="75" w:after="75" w:line="240" w:lineRule="auto"/>
              <w:jc w:val="right"/>
              <w:rPr>
                <w:rFonts w:cs="Arial"/>
                <w:sz w:val="16"/>
                <w:szCs w:val="16"/>
              </w:rPr>
            </w:pPr>
            <w:r>
              <w:rPr>
                <w:rFonts w:cs="Arial"/>
                <w:sz w:val="16"/>
                <w:szCs w:val="16"/>
              </w:rPr>
              <w:t>100</w:t>
            </w:r>
          </w:p>
        </w:tc>
      </w:tr>
      <w:tr w:rsidR="001E64FC" w:rsidRPr="00503CB0" w14:paraId="36BD2AA0"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F20F687" w14:textId="77777777" w:rsidR="001E64FC" w:rsidRDefault="001E64FC" w:rsidP="00580CA7">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E9E6AA3"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E6DE800" w14:textId="5F25475D"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1109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96A1A58"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68193B6" w14:textId="00822E74"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1109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40C7C9D"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E158885" w14:textId="22B2E24D"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1109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234F54"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4A70A7B" w14:textId="54B1C1BB"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1109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749D6AC" w14:textId="77777777" w:rsidR="001E64FC" w:rsidRPr="00503CB0" w:rsidRDefault="001E64FC" w:rsidP="00580CA7">
            <w:pPr>
              <w:spacing w:before="75" w:after="75" w:line="240" w:lineRule="auto"/>
              <w:jc w:val="right"/>
              <w:rPr>
                <w:rFonts w:cs="Arial"/>
                <w:sz w:val="16"/>
                <w:szCs w:val="16"/>
              </w:rPr>
            </w:pPr>
            <w:r>
              <w:rPr>
                <w:rFonts w:cs="Arial"/>
                <w:sz w:val="16"/>
                <w:szCs w:val="16"/>
              </w:rPr>
              <w:t>100</w:t>
            </w:r>
          </w:p>
        </w:tc>
      </w:tr>
      <w:tr w:rsidR="001E64FC" w:rsidRPr="00503CB0" w14:paraId="69BF2B52"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2190110" w14:textId="77777777" w:rsidR="001E64FC" w:rsidRDefault="001E64FC" w:rsidP="00580CA7">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44A7A7B"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849BF51" w14:textId="4BAC12D5"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1209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3D38DA"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7BAE667" w14:textId="675C396B"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1209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25C3C7"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BD47245" w14:textId="1D40AFB6"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1209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030BE1F"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8FA8B3E" w14:textId="7B16BCCA"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1209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BCBD83" w14:textId="77777777" w:rsidR="001E64FC" w:rsidRPr="00503CB0" w:rsidRDefault="001E64FC" w:rsidP="00580CA7">
            <w:pPr>
              <w:spacing w:before="75" w:after="75" w:line="240" w:lineRule="auto"/>
              <w:jc w:val="right"/>
              <w:rPr>
                <w:rFonts w:cs="Arial"/>
                <w:sz w:val="16"/>
                <w:szCs w:val="16"/>
              </w:rPr>
            </w:pPr>
            <w:r>
              <w:rPr>
                <w:rFonts w:cs="Arial"/>
                <w:sz w:val="16"/>
                <w:szCs w:val="16"/>
              </w:rPr>
              <w:t>120</w:t>
            </w:r>
          </w:p>
        </w:tc>
      </w:tr>
      <w:tr w:rsidR="001E64FC" w:rsidRPr="00503CB0" w14:paraId="0DAA5A2F"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5EDD5BC" w14:textId="21433475" w:rsidR="001E64FC" w:rsidRDefault="001E64FC" w:rsidP="00580CA7">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02D6B2E" w14:textId="77777777" w:rsidR="001E64FC" w:rsidRPr="00503CB0" w:rsidRDefault="001E64FC" w:rsidP="00580CA7">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975B468" w14:textId="220A3030"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0909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96B473"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795823B" w14:textId="6BED02C3"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0909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DB20533" w14:textId="77777777" w:rsidR="001E64FC" w:rsidRPr="00503CB0" w:rsidRDefault="001E64FC" w:rsidP="00580CA7">
            <w:pPr>
              <w:spacing w:before="75" w:after="75" w:line="240" w:lineRule="auto"/>
              <w:jc w:val="right"/>
              <w:rPr>
                <w:rFonts w:cs="Arial"/>
                <w:sz w:val="16"/>
                <w:szCs w:val="16"/>
              </w:rPr>
            </w:pPr>
            <w:r>
              <w:rPr>
                <w:rFonts w:cs="Arial"/>
                <w:sz w:val="16"/>
                <w:szCs w:val="16"/>
              </w:rPr>
              <w:t>40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17E415B" w14:textId="6ECB7406"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0909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39E1300" w14:textId="77777777" w:rsidR="001E64FC" w:rsidRPr="00503CB0" w:rsidRDefault="001E64FC" w:rsidP="00580CA7">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24BEA21" w14:textId="3A66C91D" w:rsidR="001E64FC" w:rsidRPr="00503CB0" w:rsidRDefault="001E64FC" w:rsidP="00580CA7">
            <w:pPr>
              <w:spacing w:before="75" w:after="75" w:line="240" w:lineRule="auto"/>
              <w:rPr>
                <w:rFonts w:cs="Arial"/>
                <w:sz w:val="16"/>
                <w:szCs w:val="16"/>
              </w:rPr>
            </w:pPr>
            <w:r w:rsidRPr="00503CB0">
              <w:rPr>
                <w:rFonts w:cs="Arial"/>
                <w:sz w:val="16"/>
                <w:szCs w:val="16"/>
              </w:rPr>
              <w:t>FMAX</w:t>
            </w:r>
            <w:r>
              <w:rPr>
                <w:rFonts w:cs="Arial"/>
                <w:sz w:val="16"/>
                <w:szCs w:val="16"/>
              </w:rPr>
              <w:t>0909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561A2AC" w14:textId="77777777" w:rsidR="001E64FC" w:rsidRPr="00503CB0" w:rsidRDefault="001E64FC" w:rsidP="00580CA7">
            <w:pPr>
              <w:spacing w:before="75" w:after="75" w:line="240" w:lineRule="auto"/>
              <w:jc w:val="right"/>
              <w:rPr>
                <w:rFonts w:cs="Arial"/>
                <w:sz w:val="16"/>
                <w:szCs w:val="16"/>
              </w:rPr>
            </w:pPr>
            <w:r>
              <w:rPr>
                <w:rFonts w:cs="Arial"/>
                <w:sz w:val="16"/>
                <w:szCs w:val="16"/>
              </w:rPr>
              <w:t>4</w:t>
            </w:r>
            <w:r w:rsidRPr="00503CB0">
              <w:rPr>
                <w:rFonts w:cs="Arial"/>
                <w:sz w:val="16"/>
                <w:szCs w:val="16"/>
              </w:rPr>
              <w:t>00</w:t>
            </w:r>
          </w:p>
        </w:tc>
      </w:tr>
    </w:tbl>
    <w:p w14:paraId="3B332312" w14:textId="43664FC2" w:rsidR="001E64FC" w:rsidRDefault="001E64FC" w:rsidP="000F2DD2"/>
    <w:p w14:paraId="1702B81A" w14:textId="0182AA8D" w:rsidR="001E64FC" w:rsidRDefault="001E64FC" w:rsidP="001E64FC">
      <w:r>
        <w:t>Indien op filemeetpunt DF129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1E64FC" w:rsidRPr="00503CB0" w14:paraId="26D24E5E" w14:textId="77777777" w:rsidTr="00580CA7">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5E5D7078" w14:textId="77777777" w:rsidR="001E64FC" w:rsidRPr="00503CB0" w:rsidRDefault="001E64FC" w:rsidP="00580CA7">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41B0A02F" w14:textId="77777777" w:rsidR="001E64FC" w:rsidRPr="00503CB0" w:rsidRDefault="001E64FC" w:rsidP="00580CA7">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2FFDF6D4" w14:textId="77777777" w:rsidR="001E64FC" w:rsidRPr="00503CB0" w:rsidRDefault="001E64FC" w:rsidP="00580CA7">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3CF2EEFE" w14:textId="77777777" w:rsidR="001E64FC" w:rsidRPr="00503CB0" w:rsidRDefault="001E64FC" w:rsidP="00580CA7">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EC76728" w14:textId="77777777" w:rsidR="001E64FC" w:rsidRPr="00503CB0" w:rsidRDefault="001E64FC" w:rsidP="00580CA7">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2CD3E0D" w14:textId="77777777" w:rsidR="001E64FC" w:rsidRPr="00503CB0" w:rsidRDefault="001E64FC" w:rsidP="00580CA7">
            <w:pPr>
              <w:spacing w:before="75" w:after="75" w:line="240" w:lineRule="auto"/>
              <w:jc w:val="center"/>
              <w:rPr>
                <w:rFonts w:cs="Arial"/>
                <w:b/>
                <w:bCs/>
              </w:rPr>
            </w:pPr>
            <w:r w:rsidRPr="00503CB0">
              <w:rPr>
                <w:rFonts w:cs="Arial"/>
                <w:b/>
                <w:bCs/>
              </w:rPr>
              <w:t>grenswaarde bij file</w:t>
            </w:r>
          </w:p>
        </w:tc>
      </w:tr>
      <w:tr w:rsidR="001E64FC" w:rsidRPr="00503CB0" w14:paraId="22DD8E32" w14:textId="77777777" w:rsidTr="00580CA7">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6D153739" w14:textId="77777777" w:rsidR="001E64FC" w:rsidRPr="00503CB0" w:rsidRDefault="001E64FC" w:rsidP="00580CA7">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61F4860F" w14:textId="77777777" w:rsidR="001E64FC" w:rsidRPr="00503CB0" w:rsidRDefault="001E64FC" w:rsidP="00580CA7">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CC7CD21" w14:textId="77777777" w:rsidR="001E64FC" w:rsidRPr="00503CB0" w:rsidRDefault="001E64FC" w:rsidP="00580CA7">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8156978" w14:textId="77777777" w:rsidR="001E64FC" w:rsidRPr="00503CB0" w:rsidRDefault="001E64FC" w:rsidP="00580CA7">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87BEB73"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5045FDD"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3DE66E4"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61E2F36"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F062A85" w14:textId="77777777" w:rsidR="001E64FC" w:rsidRPr="00503CB0" w:rsidRDefault="001E64FC" w:rsidP="00580CA7">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1A9A0C7B" w14:textId="77777777" w:rsidR="001E64FC" w:rsidRPr="00503CB0" w:rsidRDefault="001E64FC" w:rsidP="00580CA7">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1E64FC" w:rsidRPr="00503CB0" w14:paraId="282DE71D"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9A1BDCB" w14:textId="77777777" w:rsidR="001E64FC" w:rsidRPr="00503CB0" w:rsidRDefault="001E64FC" w:rsidP="00580CA7">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CFAE391"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FF9352C" w14:textId="4110A444"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0212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679D0CB" w14:textId="77777777" w:rsidR="001E64FC" w:rsidRPr="00503CB0" w:rsidRDefault="001E64FC" w:rsidP="00580CA7">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A4BE6AB" w14:textId="46918A4E"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0212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CDD0FAD"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7AF4CB8" w14:textId="6A58D83B"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0212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B1F05C4"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02CD84A" w14:textId="6CA5AF80" w:rsidR="001E64FC" w:rsidRPr="00503CB0" w:rsidRDefault="001E64FC" w:rsidP="00580CA7">
            <w:pPr>
              <w:spacing w:before="75" w:after="75" w:line="240" w:lineRule="auto"/>
              <w:rPr>
                <w:rFonts w:cs="Arial"/>
                <w:sz w:val="16"/>
                <w:szCs w:val="16"/>
              </w:rPr>
            </w:pPr>
            <w:r w:rsidRPr="00503CB0">
              <w:rPr>
                <w:rFonts w:cs="Arial"/>
                <w:sz w:val="16"/>
                <w:szCs w:val="16"/>
              </w:rPr>
              <w:t>FMIN</w:t>
            </w:r>
            <w:r>
              <w:rPr>
                <w:rFonts w:cs="Arial"/>
                <w:sz w:val="16"/>
                <w:szCs w:val="16"/>
              </w:rPr>
              <w:t>0212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3726F8B" w14:textId="77777777" w:rsidR="001E64FC" w:rsidRPr="00503CB0" w:rsidRDefault="001E64FC" w:rsidP="00580CA7">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1E64FC" w:rsidRPr="00503CB0" w14:paraId="199CFA25"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407FF2F" w14:textId="77777777" w:rsidR="001E64FC" w:rsidRDefault="001E64FC" w:rsidP="00580CA7">
            <w:pPr>
              <w:spacing w:before="75" w:after="75" w:line="240" w:lineRule="auto"/>
              <w:rPr>
                <w:rFonts w:cs="Arial"/>
                <w:sz w:val="16"/>
                <w:szCs w:val="16"/>
              </w:rPr>
            </w:pPr>
            <w:r>
              <w:rPr>
                <w:rFonts w:cs="Arial"/>
                <w:sz w:val="16"/>
                <w:szCs w:val="16"/>
              </w:rPr>
              <w:t>03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1D551AA"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FAACB50" w14:textId="3BB5E685"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03</w:t>
            </w:r>
            <w:r w:rsidR="00BC099A">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6468CC3"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92E05F" w14:textId="26059D5F" w:rsidR="001E64FC" w:rsidRPr="00503CB0" w:rsidRDefault="001E64FC" w:rsidP="00580CA7">
            <w:pPr>
              <w:spacing w:before="75" w:after="75" w:line="240" w:lineRule="auto"/>
              <w:rPr>
                <w:rFonts w:cs="Arial"/>
                <w:sz w:val="16"/>
                <w:szCs w:val="16"/>
              </w:rPr>
            </w:pPr>
            <w:r w:rsidRPr="00503CB0">
              <w:rPr>
                <w:rFonts w:cs="Arial"/>
                <w:sz w:val="16"/>
                <w:szCs w:val="16"/>
              </w:rPr>
              <w:t>FVERL</w:t>
            </w:r>
            <w:r w:rsidR="00BC099A">
              <w:rPr>
                <w:rFonts w:cs="Arial"/>
                <w:sz w:val="16"/>
                <w:szCs w:val="16"/>
              </w:rPr>
              <w:t>0312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B65395"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9B16860" w14:textId="15D812CF" w:rsidR="001E64FC" w:rsidRPr="00503CB0" w:rsidRDefault="001E64FC" w:rsidP="00580CA7">
            <w:pPr>
              <w:spacing w:before="75" w:after="75" w:line="240" w:lineRule="auto"/>
              <w:rPr>
                <w:rFonts w:cs="Arial"/>
                <w:sz w:val="16"/>
                <w:szCs w:val="16"/>
              </w:rPr>
            </w:pPr>
            <w:r w:rsidRPr="00503CB0">
              <w:rPr>
                <w:rFonts w:cs="Arial"/>
                <w:sz w:val="16"/>
                <w:szCs w:val="16"/>
              </w:rPr>
              <w:t>FOPH</w:t>
            </w:r>
            <w:r w:rsidR="00BC099A">
              <w:rPr>
                <w:rFonts w:cs="Arial"/>
                <w:sz w:val="16"/>
                <w:szCs w:val="16"/>
              </w:rPr>
              <w:t>0312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5FDFE6C"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C163D04" w14:textId="1342A1C3" w:rsidR="001E64FC" w:rsidRPr="00503CB0" w:rsidRDefault="001E64FC" w:rsidP="00580CA7">
            <w:pPr>
              <w:spacing w:before="75" w:after="75" w:line="240" w:lineRule="auto"/>
              <w:rPr>
                <w:rFonts w:cs="Arial"/>
                <w:sz w:val="16"/>
                <w:szCs w:val="16"/>
              </w:rPr>
            </w:pPr>
            <w:r w:rsidRPr="00503CB0">
              <w:rPr>
                <w:rFonts w:cs="Arial"/>
                <w:sz w:val="16"/>
                <w:szCs w:val="16"/>
              </w:rPr>
              <w:t>FMIN</w:t>
            </w:r>
            <w:r w:rsidR="00BC099A">
              <w:rPr>
                <w:rFonts w:cs="Arial"/>
                <w:sz w:val="16"/>
                <w:szCs w:val="16"/>
              </w:rPr>
              <w:t>0312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C2F9CBF" w14:textId="77777777" w:rsidR="001E64FC" w:rsidRPr="00503CB0" w:rsidRDefault="001E64FC" w:rsidP="00580CA7">
            <w:pPr>
              <w:spacing w:before="75" w:after="75" w:line="240" w:lineRule="auto"/>
              <w:jc w:val="right"/>
              <w:rPr>
                <w:rFonts w:cs="Arial"/>
                <w:sz w:val="16"/>
                <w:szCs w:val="16"/>
              </w:rPr>
            </w:pPr>
            <w:r>
              <w:rPr>
                <w:rFonts w:cs="Arial"/>
                <w:sz w:val="16"/>
                <w:szCs w:val="16"/>
              </w:rPr>
              <w:t>120</w:t>
            </w:r>
          </w:p>
        </w:tc>
      </w:tr>
      <w:tr w:rsidR="001E64FC" w:rsidRPr="00503CB0" w14:paraId="34E28F32"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8A4E0E4" w14:textId="19BA2125" w:rsidR="001E64FC" w:rsidRPr="00503CB0" w:rsidRDefault="001E64FC" w:rsidP="00580CA7">
            <w:pPr>
              <w:spacing w:before="75" w:after="75" w:line="240" w:lineRule="auto"/>
              <w:rPr>
                <w:rFonts w:cs="Arial"/>
                <w:sz w:val="16"/>
                <w:szCs w:val="16"/>
              </w:rPr>
            </w:pPr>
            <w:r>
              <w:rPr>
                <w:rFonts w:cs="Arial"/>
                <w:sz w:val="16"/>
                <w:szCs w:val="16"/>
              </w:rPr>
              <w:t>04</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85464AA"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8A6C5CB" w14:textId="3D913653" w:rsidR="001E64FC" w:rsidRPr="00503CB0" w:rsidRDefault="001E64FC" w:rsidP="00580CA7">
            <w:pPr>
              <w:spacing w:before="75" w:after="75" w:line="240" w:lineRule="auto"/>
              <w:rPr>
                <w:rFonts w:cs="Arial"/>
                <w:sz w:val="16"/>
                <w:szCs w:val="16"/>
              </w:rPr>
            </w:pPr>
            <w:r w:rsidRPr="00503CB0">
              <w:rPr>
                <w:rFonts w:cs="Arial"/>
                <w:sz w:val="16"/>
                <w:szCs w:val="16"/>
              </w:rPr>
              <w:t>FILE</w:t>
            </w:r>
            <w:r w:rsidR="00BC099A">
              <w:rPr>
                <w:rFonts w:cs="Arial"/>
                <w:sz w:val="16"/>
                <w:szCs w:val="16"/>
              </w:rPr>
              <w:t>0412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0FED622" w14:textId="77777777" w:rsidR="001E64FC" w:rsidRPr="00503CB0" w:rsidRDefault="001E64FC" w:rsidP="00580CA7">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B69CAF0" w14:textId="7B540BDF" w:rsidR="001E64FC" w:rsidRPr="00503CB0" w:rsidRDefault="001E64FC" w:rsidP="00580CA7">
            <w:pPr>
              <w:spacing w:before="75" w:after="75" w:line="240" w:lineRule="auto"/>
              <w:rPr>
                <w:rFonts w:cs="Arial"/>
                <w:sz w:val="16"/>
                <w:szCs w:val="16"/>
              </w:rPr>
            </w:pPr>
            <w:r w:rsidRPr="00503CB0">
              <w:rPr>
                <w:rFonts w:cs="Arial"/>
                <w:sz w:val="16"/>
                <w:szCs w:val="16"/>
              </w:rPr>
              <w:t>FVERL</w:t>
            </w:r>
            <w:r w:rsidR="00BC099A">
              <w:rPr>
                <w:rFonts w:cs="Arial"/>
                <w:sz w:val="16"/>
                <w:szCs w:val="16"/>
              </w:rPr>
              <w:t>0412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9B4B4E"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4A4BB63" w14:textId="742EFA50" w:rsidR="001E64FC" w:rsidRPr="00503CB0" w:rsidRDefault="001E64FC" w:rsidP="00580CA7">
            <w:pPr>
              <w:spacing w:before="75" w:after="75" w:line="240" w:lineRule="auto"/>
              <w:rPr>
                <w:rFonts w:cs="Arial"/>
                <w:sz w:val="16"/>
                <w:szCs w:val="16"/>
              </w:rPr>
            </w:pPr>
            <w:r w:rsidRPr="00503CB0">
              <w:rPr>
                <w:rFonts w:cs="Arial"/>
                <w:sz w:val="16"/>
                <w:szCs w:val="16"/>
              </w:rPr>
              <w:t>FOPH</w:t>
            </w:r>
            <w:r w:rsidR="00BC099A">
              <w:rPr>
                <w:rFonts w:cs="Arial"/>
                <w:sz w:val="16"/>
                <w:szCs w:val="16"/>
              </w:rPr>
              <w:t>0412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EB5ACD0"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AB39E79" w14:textId="173E493E" w:rsidR="001E64FC" w:rsidRPr="00503CB0" w:rsidRDefault="001E64FC" w:rsidP="00580CA7">
            <w:pPr>
              <w:spacing w:before="75" w:after="75" w:line="240" w:lineRule="auto"/>
              <w:rPr>
                <w:rFonts w:cs="Arial"/>
                <w:sz w:val="16"/>
                <w:szCs w:val="16"/>
              </w:rPr>
            </w:pPr>
            <w:r w:rsidRPr="00503CB0">
              <w:rPr>
                <w:rFonts w:cs="Arial"/>
                <w:sz w:val="16"/>
                <w:szCs w:val="16"/>
              </w:rPr>
              <w:t>FMIN</w:t>
            </w:r>
            <w:r w:rsidR="00BC099A">
              <w:rPr>
                <w:rFonts w:cs="Arial"/>
                <w:sz w:val="16"/>
                <w:szCs w:val="16"/>
              </w:rPr>
              <w:t>0412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7D36BFC" w14:textId="6BFCDAA9" w:rsidR="001E64FC" w:rsidRPr="00503CB0" w:rsidRDefault="00BC099A" w:rsidP="00580CA7">
            <w:pPr>
              <w:spacing w:before="75" w:after="75" w:line="240" w:lineRule="auto"/>
              <w:jc w:val="right"/>
              <w:rPr>
                <w:rFonts w:cs="Arial"/>
                <w:sz w:val="16"/>
                <w:szCs w:val="16"/>
              </w:rPr>
            </w:pPr>
            <w:r>
              <w:rPr>
                <w:rFonts w:cs="Arial"/>
                <w:sz w:val="16"/>
                <w:szCs w:val="16"/>
              </w:rPr>
              <w:t>10</w:t>
            </w:r>
            <w:r w:rsidR="001E64FC" w:rsidRPr="00503CB0">
              <w:rPr>
                <w:rFonts w:cs="Arial"/>
                <w:sz w:val="16"/>
                <w:szCs w:val="16"/>
              </w:rPr>
              <w:t>0</w:t>
            </w:r>
          </w:p>
        </w:tc>
      </w:tr>
      <w:tr w:rsidR="001E64FC" w:rsidRPr="00503CB0" w14:paraId="2A344470"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29C332C" w14:textId="75F13218" w:rsidR="001E64FC" w:rsidRPr="00503CB0" w:rsidRDefault="001E64FC" w:rsidP="00580CA7">
            <w:pPr>
              <w:spacing w:before="75" w:after="75" w:line="240" w:lineRule="auto"/>
              <w:rPr>
                <w:rFonts w:cs="Arial"/>
                <w:sz w:val="16"/>
                <w:szCs w:val="16"/>
              </w:rPr>
            </w:pPr>
            <w:r>
              <w:rPr>
                <w:rFonts w:cs="Arial"/>
                <w:sz w:val="16"/>
                <w:szCs w:val="16"/>
              </w:rPr>
              <w:t>05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D642029"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532A46E" w14:textId="27DF5A73" w:rsidR="001E64FC" w:rsidRPr="00503CB0" w:rsidRDefault="001E64FC" w:rsidP="00580CA7">
            <w:pPr>
              <w:spacing w:before="75" w:after="75" w:line="240" w:lineRule="auto"/>
              <w:rPr>
                <w:rFonts w:cs="Arial"/>
                <w:sz w:val="16"/>
                <w:szCs w:val="16"/>
              </w:rPr>
            </w:pPr>
            <w:r w:rsidRPr="00503CB0">
              <w:rPr>
                <w:rFonts w:cs="Arial"/>
                <w:sz w:val="16"/>
                <w:szCs w:val="16"/>
              </w:rPr>
              <w:t>FILE</w:t>
            </w:r>
            <w:r w:rsidR="00BC099A">
              <w:rPr>
                <w:rFonts w:cs="Arial"/>
                <w:sz w:val="16"/>
                <w:szCs w:val="16"/>
              </w:rPr>
              <w:t>0512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2DADA36" w14:textId="77777777" w:rsidR="001E64FC" w:rsidRPr="00503CB0" w:rsidRDefault="001E64FC" w:rsidP="00580CA7">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0F24A0B" w14:textId="34C951A2" w:rsidR="001E64FC" w:rsidRPr="00503CB0" w:rsidRDefault="001E64FC" w:rsidP="00580CA7">
            <w:pPr>
              <w:spacing w:before="75" w:after="75" w:line="240" w:lineRule="auto"/>
              <w:rPr>
                <w:rFonts w:cs="Arial"/>
                <w:sz w:val="16"/>
                <w:szCs w:val="16"/>
              </w:rPr>
            </w:pPr>
            <w:r w:rsidRPr="00503CB0">
              <w:rPr>
                <w:rFonts w:cs="Arial"/>
                <w:sz w:val="16"/>
                <w:szCs w:val="16"/>
              </w:rPr>
              <w:t>FVERL</w:t>
            </w:r>
            <w:r w:rsidR="00BC099A">
              <w:rPr>
                <w:rFonts w:cs="Arial"/>
                <w:sz w:val="16"/>
                <w:szCs w:val="16"/>
              </w:rPr>
              <w:t>0512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A0F6EB8"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D178A2C" w14:textId="78BDD973" w:rsidR="001E64FC" w:rsidRPr="00503CB0" w:rsidRDefault="001E64FC" w:rsidP="00580CA7">
            <w:pPr>
              <w:spacing w:before="75" w:after="75" w:line="240" w:lineRule="auto"/>
              <w:rPr>
                <w:rFonts w:cs="Arial"/>
                <w:sz w:val="16"/>
                <w:szCs w:val="16"/>
              </w:rPr>
            </w:pPr>
            <w:r w:rsidRPr="00503CB0">
              <w:rPr>
                <w:rFonts w:cs="Arial"/>
                <w:sz w:val="16"/>
                <w:szCs w:val="16"/>
              </w:rPr>
              <w:t>FOPH</w:t>
            </w:r>
            <w:r w:rsidR="00BC099A">
              <w:rPr>
                <w:rFonts w:cs="Arial"/>
                <w:sz w:val="16"/>
                <w:szCs w:val="16"/>
              </w:rPr>
              <w:t>0512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B1C813E" w14:textId="77777777" w:rsidR="001E64FC" w:rsidRPr="00503CB0" w:rsidRDefault="001E64FC" w:rsidP="00580CA7">
            <w:pPr>
              <w:spacing w:before="75" w:after="75" w:line="240" w:lineRule="auto"/>
              <w:jc w:val="right"/>
              <w:rPr>
                <w:rFonts w:cs="Arial"/>
                <w:sz w:val="16"/>
                <w:szCs w:val="16"/>
              </w:rPr>
            </w:pPr>
            <w:r w:rsidRPr="00503CB0">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F96F766" w14:textId="4CF83897" w:rsidR="001E64FC" w:rsidRPr="00503CB0" w:rsidRDefault="001E64FC" w:rsidP="00580CA7">
            <w:pPr>
              <w:spacing w:before="75" w:after="75" w:line="240" w:lineRule="auto"/>
              <w:rPr>
                <w:rFonts w:cs="Arial"/>
                <w:sz w:val="16"/>
                <w:szCs w:val="16"/>
              </w:rPr>
            </w:pPr>
            <w:r w:rsidRPr="00503CB0">
              <w:rPr>
                <w:rFonts w:cs="Arial"/>
                <w:sz w:val="16"/>
                <w:szCs w:val="16"/>
              </w:rPr>
              <w:t>FMIN</w:t>
            </w:r>
            <w:r w:rsidR="00BC099A">
              <w:rPr>
                <w:rFonts w:cs="Arial"/>
                <w:sz w:val="16"/>
                <w:szCs w:val="16"/>
              </w:rPr>
              <w:t>0512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D9DCFA7" w14:textId="1BC42011" w:rsidR="001E64FC" w:rsidRPr="00503CB0" w:rsidRDefault="00BC099A" w:rsidP="00580CA7">
            <w:pPr>
              <w:spacing w:before="75" w:after="75" w:line="240" w:lineRule="auto"/>
              <w:jc w:val="right"/>
              <w:rPr>
                <w:rFonts w:cs="Arial"/>
                <w:sz w:val="16"/>
                <w:szCs w:val="16"/>
              </w:rPr>
            </w:pPr>
            <w:r>
              <w:rPr>
                <w:rFonts w:cs="Arial"/>
                <w:sz w:val="16"/>
                <w:szCs w:val="16"/>
              </w:rPr>
              <w:t>10</w:t>
            </w:r>
            <w:r w:rsidR="001E64FC" w:rsidRPr="00503CB0">
              <w:rPr>
                <w:rFonts w:cs="Arial"/>
                <w:sz w:val="16"/>
                <w:szCs w:val="16"/>
              </w:rPr>
              <w:t>0</w:t>
            </w:r>
          </w:p>
        </w:tc>
      </w:tr>
      <w:tr w:rsidR="001E64FC" w:rsidRPr="00503CB0" w14:paraId="72CBD750"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2323F73" w14:textId="62448C81" w:rsidR="001E64FC" w:rsidRDefault="001E64FC" w:rsidP="00580CA7">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CB8F28C"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E3DC18B" w14:textId="60524218" w:rsidR="001E64FC" w:rsidRPr="00503CB0" w:rsidRDefault="001E64FC" w:rsidP="00580CA7">
            <w:pPr>
              <w:spacing w:before="75" w:after="75" w:line="240" w:lineRule="auto"/>
              <w:rPr>
                <w:rFonts w:cs="Arial"/>
                <w:sz w:val="16"/>
                <w:szCs w:val="16"/>
              </w:rPr>
            </w:pPr>
            <w:r w:rsidRPr="00503CB0">
              <w:rPr>
                <w:rFonts w:cs="Arial"/>
                <w:sz w:val="16"/>
                <w:szCs w:val="16"/>
              </w:rPr>
              <w:t>FILE</w:t>
            </w:r>
            <w:r w:rsidR="00BC099A">
              <w:rPr>
                <w:rFonts w:cs="Arial"/>
                <w:sz w:val="16"/>
                <w:szCs w:val="16"/>
              </w:rPr>
              <w:t>0612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36E5C9"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1A2644" w14:textId="55B329EE" w:rsidR="001E64FC" w:rsidRPr="00503CB0" w:rsidRDefault="001E64FC" w:rsidP="00580CA7">
            <w:pPr>
              <w:spacing w:before="75" w:after="75" w:line="240" w:lineRule="auto"/>
              <w:rPr>
                <w:rFonts w:cs="Arial"/>
                <w:sz w:val="16"/>
                <w:szCs w:val="16"/>
              </w:rPr>
            </w:pPr>
            <w:r w:rsidRPr="00503CB0">
              <w:rPr>
                <w:rFonts w:cs="Arial"/>
                <w:sz w:val="16"/>
                <w:szCs w:val="16"/>
              </w:rPr>
              <w:t>FVERL</w:t>
            </w:r>
            <w:r w:rsidR="00BC099A">
              <w:rPr>
                <w:rFonts w:cs="Arial"/>
                <w:sz w:val="16"/>
                <w:szCs w:val="16"/>
              </w:rPr>
              <w:t>0612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93AB4CD"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36FBDB" w14:textId="59767025" w:rsidR="001E64FC" w:rsidRPr="00503CB0" w:rsidRDefault="001E64FC" w:rsidP="00580CA7">
            <w:pPr>
              <w:spacing w:before="75" w:after="75" w:line="240" w:lineRule="auto"/>
              <w:rPr>
                <w:rFonts w:cs="Arial"/>
                <w:sz w:val="16"/>
                <w:szCs w:val="16"/>
              </w:rPr>
            </w:pPr>
            <w:r w:rsidRPr="00503CB0">
              <w:rPr>
                <w:rFonts w:cs="Arial"/>
                <w:sz w:val="16"/>
                <w:szCs w:val="16"/>
              </w:rPr>
              <w:t>FOPH</w:t>
            </w:r>
            <w:r w:rsidR="00BC099A">
              <w:rPr>
                <w:rFonts w:cs="Arial"/>
                <w:sz w:val="16"/>
                <w:szCs w:val="16"/>
              </w:rPr>
              <w:t>0612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468E32B"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6DF9D99" w14:textId="6E7FEE24" w:rsidR="001E64FC" w:rsidRPr="00503CB0" w:rsidRDefault="001E64FC" w:rsidP="00580CA7">
            <w:pPr>
              <w:spacing w:before="75" w:after="75" w:line="240" w:lineRule="auto"/>
              <w:rPr>
                <w:rFonts w:cs="Arial"/>
                <w:sz w:val="16"/>
                <w:szCs w:val="16"/>
              </w:rPr>
            </w:pPr>
            <w:r w:rsidRPr="00503CB0">
              <w:rPr>
                <w:rFonts w:cs="Arial"/>
                <w:sz w:val="16"/>
                <w:szCs w:val="16"/>
              </w:rPr>
              <w:t>FMIN</w:t>
            </w:r>
            <w:r w:rsidR="00BC099A">
              <w:rPr>
                <w:rFonts w:cs="Arial"/>
                <w:sz w:val="16"/>
                <w:szCs w:val="16"/>
              </w:rPr>
              <w:t>0612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ADBA2B" w14:textId="1B901E59" w:rsidR="001E64FC" w:rsidRPr="00503CB0" w:rsidRDefault="001E64FC" w:rsidP="00580CA7">
            <w:pPr>
              <w:spacing w:before="75" w:after="75" w:line="240" w:lineRule="auto"/>
              <w:jc w:val="right"/>
              <w:rPr>
                <w:rFonts w:cs="Arial"/>
                <w:sz w:val="16"/>
                <w:szCs w:val="16"/>
              </w:rPr>
            </w:pPr>
            <w:r>
              <w:rPr>
                <w:rFonts w:cs="Arial"/>
                <w:sz w:val="16"/>
                <w:szCs w:val="16"/>
              </w:rPr>
              <w:t>1</w:t>
            </w:r>
            <w:r w:rsidR="00BC099A">
              <w:rPr>
                <w:rFonts w:cs="Arial"/>
                <w:sz w:val="16"/>
                <w:szCs w:val="16"/>
              </w:rPr>
              <w:t>0</w:t>
            </w:r>
            <w:r>
              <w:rPr>
                <w:rFonts w:cs="Arial"/>
                <w:sz w:val="16"/>
                <w:szCs w:val="16"/>
              </w:rPr>
              <w:t>0</w:t>
            </w:r>
          </w:p>
        </w:tc>
      </w:tr>
      <w:tr w:rsidR="001E64FC" w:rsidRPr="00503CB0" w14:paraId="3B9DAB64"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101426" w14:textId="77777777" w:rsidR="001E64FC" w:rsidRDefault="001E64FC" w:rsidP="00580CA7">
            <w:pPr>
              <w:spacing w:before="75" w:after="75" w:line="240" w:lineRule="auto"/>
              <w:rPr>
                <w:rFonts w:cs="Arial"/>
                <w:sz w:val="16"/>
                <w:szCs w:val="16"/>
              </w:rPr>
            </w:pPr>
            <w:r>
              <w:rPr>
                <w:rFonts w:cs="Arial"/>
                <w:sz w:val="16"/>
                <w:szCs w:val="16"/>
              </w:rPr>
              <w:t>08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0E1A17D"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AFD0E47" w14:textId="74253E72"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08</w:t>
            </w:r>
            <w:r w:rsidR="00BC099A">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91999C7"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62D34EC" w14:textId="5BD9FC72"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08</w:t>
            </w:r>
            <w:r w:rsidR="00BC099A">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F53FC1B"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3FB5E64" w14:textId="0AF17570" w:rsidR="001E64FC" w:rsidRPr="00503CB0" w:rsidRDefault="001E64FC" w:rsidP="00580CA7">
            <w:pPr>
              <w:spacing w:before="75" w:after="75" w:line="240" w:lineRule="auto"/>
              <w:rPr>
                <w:rFonts w:cs="Arial"/>
                <w:sz w:val="16"/>
                <w:szCs w:val="16"/>
              </w:rPr>
            </w:pPr>
            <w:r w:rsidRPr="00503CB0">
              <w:rPr>
                <w:rFonts w:cs="Arial"/>
                <w:sz w:val="16"/>
                <w:szCs w:val="16"/>
              </w:rPr>
              <w:t>FOPH</w:t>
            </w:r>
            <w:r w:rsidR="00BC099A">
              <w:rPr>
                <w:rFonts w:cs="Arial"/>
                <w:sz w:val="16"/>
                <w:szCs w:val="16"/>
              </w:rPr>
              <w:t>0812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D610037"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D520850" w14:textId="2A421413" w:rsidR="001E64FC" w:rsidRPr="00503CB0" w:rsidRDefault="001E64FC" w:rsidP="00580CA7">
            <w:pPr>
              <w:spacing w:before="75" w:after="75" w:line="240" w:lineRule="auto"/>
              <w:rPr>
                <w:rFonts w:cs="Arial"/>
                <w:sz w:val="16"/>
                <w:szCs w:val="16"/>
              </w:rPr>
            </w:pPr>
            <w:r w:rsidRPr="00503CB0">
              <w:rPr>
                <w:rFonts w:cs="Arial"/>
                <w:sz w:val="16"/>
                <w:szCs w:val="16"/>
              </w:rPr>
              <w:t>FMIN</w:t>
            </w:r>
            <w:r w:rsidR="00BC099A">
              <w:rPr>
                <w:rFonts w:cs="Arial"/>
                <w:sz w:val="16"/>
                <w:szCs w:val="16"/>
              </w:rPr>
              <w:t>0812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F159FBB" w14:textId="77777777" w:rsidR="001E64FC" w:rsidRPr="00503CB0" w:rsidRDefault="001E64FC" w:rsidP="00580CA7">
            <w:pPr>
              <w:spacing w:before="75" w:after="75" w:line="240" w:lineRule="auto"/>
              <w:jc w:val="right"/>
              <w:rPr>
                <w:rFonts w:cs="Arial"/>
                <w:sz w:val="16"/>
                <w:szCs w:val="16"/>
              </w:rPr>
            </w:pPr>
            <w:r>
              <w:rPr>
                <w:rFonts w:cs="Arial"/>
                <w:sz w:val="16"/>
                <w:szCs w:val="16"/>
              </w:rPr>
              <w:t>100</w:t>
            </w:r>
          </w:p>
        </w:tc>
      </w:tr>
      <w:tr w:rsidR="001E64FC" w:rsidRPr="00503CB0" w14:paraId="07C6365D"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AC4E8BB" w14:textId="77777777" w:rsidR="001E64FC" w:rsidRDefault="001E64FC" w:rsidP="00580CA7">
            <w:pPr>
              <w:spacing w:before="75" w:after="75" w:line="240" w:lineRule="auto"/>
              <w:rPr>
                <w:rFonts w:cs="Arial"/>
                <w:sz w:val="16"/>
                <w:szCs w:val="16"/>
              </w:rPr>
            </w:pP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F2119C2" w14:textId="77777777" w:rsidR="001E64FC" w:rsidRPr="00503CB0" w:rsidRDefault="001E64FC" w:rsidP="00580CA7">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3E620CA" w14:textId="26F862D1"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09</w:t>
            </w:r>
            <w:r w:rsidR="00BC099A">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E849BC7"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0591C8D" w14:textId="0FC875AB" w:rsidR="001E64FC" w:rsidRPr="00503CB0" w:rsidRDefault="001E64FC" w:rsidP="00580CA7">
            <w:pPr>
              <w:spacing w:before="75" w:after="75" w:line="240" w:lineRule="auto"/>
              <w:rPr>
                <w:rFonts w:cs="Arial"/>
                <w:sz w:val="16"/>
                <w:szCs w:val="16"/>
              </w:rPr>
            </w:pPr>
            <w:r w:rsidRPr="00503CB0">
              <w:rPr>
                <w:rFonts w:cs="Arial"/>
                <w:sz w:val="16"/>
                <w:szCs w:val="16"/>
              </w:rPr>
              <w:t>FVERL</w:t>
            </w:r>
            <w:r w:rsidR="00BC099A">
              <w:rPr>
                <w:rFonts w:cs="Arial"/>
                <w:sz w:val="16"/>
                <w:szCs w:val="16"/>
              </w:rPr>
              <w:t>0912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5A91F6C" w14:textId="77777777" w:rsidR="001E64FC" w:rsidRPr="00503CB0" w:rsidRDefault="001E64FC" w:rsidP="00580CA7">
            <w:pPr>
              <w:spacing w:before="75" w:after="75" w:line="240" w:lineRule="auto"/>
              <w:jc w:val="right"/>
              <w:rPr>
                <w:rFonts w:cs="Arial"/>
                <w:sz w:val="16"/>
                <w:szCs w:val="16"/>
              </w:rPr>
            </w:pPr>
            <w:r>
              <w:rPr>
                <w:rFonts w:cs="Arial"/>
                <w:sz w:val="16"/>
                <w:szCs w:val="16"/>
              </w:rPr>
              <w:t>50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4272FAD" w14:textId="7024B766" w:rsidR="001E64FC" w:rsidRPr="00503CB0" w:rsidRDefault="001E64FC" w:rsidP="00580CA7">
            <w:pPr>
              <w:spacing w:before="75" w:after="75" w:line="240" w:lineRule="auto"/>
              <w:rPr>
                <w:rFonts w:cs="Arial"/>
                <w:sz w:val="16"/>
                <w:szCs w:val="16"/>
              </w:rPr>
            </w:pPr>
            <w:r w:rsidRPr="00503CB0">
              <w:rPr>
                <w:rFonts w:cs="Arial"/>
                <w:sz w:val="16"/>
                <w:szCs w:val="16"/>
              </w:rPr>
              <w:t>FOPH</w:t>
            </w:r>
            <w:r w:rsidR="00BC099A">
              <w:rPr>
                <w:rFonts w:cs="Arial"/>
                <w:sz w:val="16"/>
                <w:szCs w:val="16"/>
              </w:rPr>
              <w:t>0912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5CD796" w14:textId="77777777" w:rsidR="001E64FC" w:rsidRPr="00503CB0" w:rsidRDefault="001E64FC" w:rsidP="00580CA7">
            <w:pPr>
              <w:spacing w:before="75" w:after="75" w:line="240" w:lineRule="auto"/>
              <w:jc w:val="right"/>
              <w:rPr>
                <w:rFonts w:cs="Arial"/>
                <w:sz w:val="16"/>
                <w:szCs w:val="16"/>
              </w:rPr>
            </w:pPr>
            <w:r>
              <w:rPr>
                <w:rFonts w:cs="Arial"/>
                <w:sz w:val="16"/>
                <w:szCs w:val="16"/>
              </w:rPr>
              <w:t>30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AC78A3B" w14:textId="3946E531" w:rsidR="001E64FC" w:rsidRPr="00503CB0" w:rsidRDefault="001E64FC" w:rsidP="00580CA7">
            <w:pPr>
              <w:spacing w:before="75" w:after="75" w:line="240" w:lineRule="auto"/>
              <w:rPr>
                <w:rFonts w:cs="Arial"/>
                <w:sz w:val="16"/>
                <w:szCs w:val="16"/>
              </w:rPr>
            </w:pPr>
            <w:r w:rsidRPr="00503CB0">
              <w:rPr>
                <w:rFonts w:cs="Arial"/>
                <w:sz w:val="16"/>
                <w:szCs w:val="16"/>
              </w:rPr>
              <w:t>FMIN</w:t>
            </w:r>
            <w:r w:rsidR="00BC099A">
              <w:rPr>
                <w:rFonts w:cs="Arial"/>
                <w:sz w:val="16"/>
                <w:szCs w:val="16"/>
              </w:rPr>
              <w:t>0912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40ED31F" w14:textId="77777777" w:rsidR="001E64FC" w:rsidRPr="00503CB0" w:rsidRDefault="001E64FC" w:rsidP="00580CA7">
            <w:pPr>
              <w:spacing w:before="75" w:after="75" w:line="240" w:lineRule="auto"/>
              <w:jc w:val="right"/>
              <w:rPr>
                <w:rFonts w:cs="Arial"/>
                <w:sz w:val="16"/>
                <w:szCs w:val="16"/>
              </w:rPr>
            </w:pPr>
            <w:r>
              <w:rPr>
                <w:rFonts w:cs="Arial"/>
                <w:sz w:val="16"/>
                <w:szCs w:val="16"/>
              </w:rPr>
              <w:t>100</w:t>
            </w:r>
          </w:p>
        </w:tc>
      </w:tr>
      <w:tr w:rsidR="001E64FC" w:rsidRPr="00503CB0" w14:paraId="73FD9FC6"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9EB6BD" w14:textId="2B8C03ED" w:rsidR="001E64FC" w:rsidRDefault="001E64FC" w:rsidP="00580CA7">
            <w:pPr>
              <w:spacing w:before="75" w:after="75" w:line="240" w:lineRule="auto"/>
              <w:rPr>
                <w:rFonts w:cs="Arial"/>
                <w:sz w:val="16"/>
                <w:szCs w:val="16"/>
              </w:rPr>
            </w:pPr>
            <w:r>
              <w:rPr>
                <w:rFonts w:cs="Arial"/>
                <w:sz w:val="16"/>
                <w:szCs w:val="16"/>
              </w:rPr>
              <w:t>11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5D5313F" w14:textId="77777777" w:rsidR="001E64FC" w:rsidRPr="00503CB0" w:rsidRDefault="001E64FC" w:rsidP="00580CA7">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ECF2DC2" w14:textId="453D9367"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1112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D1B264C"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598FBA3" w14:textId="5BF8D7EB"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1112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8FA87BC" w14:textId="77777777" w:rsidR="001E64FC" w:rsidRPr="00503CB0" w:rsidRDefault="001E64FC" w:rsidP="00580CA7">
            <w:pPr>
              <w:spacing w:before="75" w:after="75" w:line="240" w:lineRule="auto"/>
              <w:jc w:val="right"/>
              <w:rPr>
                <w:rFonts w:cs="Arial"/>
                <w:sz w:val="16"/>
                <w:szCs w:val="16"/>
              </w:rPr>
            </w:pPr>
            <w:r>
              <w:rPr>
                <w:rFonts w:cs="Arial"/>
                <w:sz w:val="16"/>
                <w:szCs w:val="16"/>
              </w:rPr>
              <w:t>40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E362A3C" w14:textId="73D0E96D"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1112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EFF3210" w14:textId="77777777" w:rsidR="001E64FC" w:rsidRPr="00503CB0" w:rsidRDefault="001E64FC" w:rsidP="00580CA7">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F3069CE" w14:textId="4E3601FB" w:rsidR="001E64FC" w:rsidRPr="00503CB0" w:rsidRDefault="001E64FC" w:rsidP="00580CA7">
            <w:pPr>
              <w:spacing w:before="75" w:after="75" w:line="240" w:lineRule="auto"/>
              <w:rPr>
                <w:rFonts w:cs="Arial"/>
                <w:sz w:val="16"/>
                <w:szCs w:val="16"/>
              </w:rPr>
            </w:pPr>
            <w:r w:rsidRPr="00503CB0">
              <w:rPr>
                <w:rFonts w:cs="Arial"/>
                <w:sz w:val="16"/>
                <w:szCs w:val="16"/>
              </w:rPr>
              <w:t>FMAX</w:t>
            </w:r>
            <w:r>
              <w:rPr>
                <w:rFonts w:cs="Arial"/>
                <w:sz w:val="16"/>
                <w:szCs w:val="16"/>
              </w:rPr>
              <w:t>1112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F57BD15" w14:textId="77777777" w:rsidR="001E64FC" w:rsidRPr="00503CB0" w:rsidRDefault="001E64FC" w:rsidP="00580CA7">
            <w:pPr>
              <w:spacing w:before="75" w:after="75" w:line="240" w:lineRule="auto"/>
              <w:jc w:val="right"/>
              <w:rPr>
                <w:rFonts w:cs="Arial"/>
                <w:sz w:val="16"/>
                <w:szCs w:val="16"/>
              </w:rPr>
            </w:pPr>
            <w:r>
              <w:rPr>
                <w:rFonts w:cs="Arial"/>
                <w:sz w:val="16"/>
                <w:szCs w:val="16"/>
              </w:rPr>
              <w:t>4</w:t>
            </w:r>
            <w:r w:rsidRPr="00503CB0">
              <w:rPr>
                <w:rFonts w:cs="Arial"/>
                <w:sz w:val="16"/>
                <w:szCs w:val="16"/>
              </w:rPr>
              <w:t>00</w:t>
            </w:r>
          </w:p>
        </w:tc>
      </w:tr>
      <w:tr w:rsidR="001E64FC" w:rsidRPr="00503CB0" w14:paraId="62DF54D7" w14:textId="77777777" w:rsidTr="00580CA7">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E76444" w14:textId="50927E4F" w:rsidR="001E64FC" w:rsidRDefault="001E64FC" w:rsidP="00580CA7">
            <w:pPr>
              <w:spacing w:before="75" w:after="75" w:line="240" w:lineRule="auto"/>
              <w:rPr>
                <w:rFonts w:cs="Arial"/>
                <w:sz w:val="16"/>
                <w:szCs w:val="16"/>
              </w:rPr>
            </w:pPr>
            <w:r>
              <w:rPr>
                <w:rFonts w:cs="Arial"/>
                <w:sz w:val="16"/>
                <w:szCs w:val="16"/>
              </w:rPr>
              <w:t>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FE6FED" w14:textId="77777777" w:rsidR="001E64FC" w:rsidRPr="00503CB0" w:rsidRDefault="001E64FC" w:rsidP="00580CA7">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218AE2A" w14:textId="1ABC208C" w:rsidR="001E64FC" w:rsidRPr="00503CB0" w:rsidRDefault="001E64FC" w:rsidP="00580CA7">
            <w:pPr>
              <w:spacing w:before="75" w:after="75" w:line="240" w:lineRule="auto"/>
              <w:rPr>
                <w:rFonts w:cs="Arial"/>
                <w:sz w:val="16"/>
                <w:szCs w:val="16"/>
              </w:rPr>
            </w:pPr>
            <w:r w:rsidRPr="00503CB0">
              <w:rPr>
                <w:rFonts w:cs="Arial"/>
                <w:sz w:val="16"/>
                <w:szCs w:val="16"/>
              </w:rPr>
              <w:t>FILE</w:t>
            </w:r>
            <w:r>
              <w:rPr>
                <w:rFonts w:cs="Arial"/>
                <w:sz w:val="16"/>
                <w:szCs w:val="16"/>
              </w:rPr>
              <w:t>1212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7DE5DA5" w14:textId="77777777" w:rsidR="001E64FC" w:rsidRPr="00503CB0" w:rsidRDefault="001E64FC" w:rsidP="00580CA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8BB5B5C" w14:textId="7F9196C5" w:rsidR="001E64FC" w:rsidRPr="00503CB0" w:rsidRDefault="001E64FC" w:rsidP="00580CA7">
            <w:pPr>
              <w:spacing w:before="75" w:after="75" w:line="240" w:lineRule="auto"/>
              <w:rPr>
                <w:rFonts w:cs="Arial"/>
                <w:sz w:val="16"/>
                <w:szCs w:val="16"/>
              </w:rPr>
            </w:pPr>
            <w:r w:rsidRPr="00503CB0">
              <w:rPr>
                <w:rFonts w:cs="Arial"/>
                <w:sz w:val="16"/>
                <w:szCs w:val="16"/>
              </w:rPr>
              <w:t>FOPH</w:t>
            </w:r>
            <w:r>
              <w:rPr>
                <w:rFonts w:cs="Arial"/>
                <w:sz w:val="16"/>
                <w:szCs w:val="16"/>
              </w:rPr>
              <w:t>1212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6AC98CA" w14:textId="77777777" w:rsidR="001E64FC" w:rsidRPr="00503CB0" w:rsidRDefault="001E64FC" w:rsidP="00580CA7">
            <w:pPr>
              <w:spacing w:before="75" w:after="75" w:line="240" w:lineRule="auto"/>
              <w:jc w:val="right"/>
              <w:rPr>
                <w:rFonts w:cs="Arial"/>
                <w:sz w:val="16"/>
                <w:szCs w:val="16"/>
              </w:rPr>
            </w:pPr>
            <w:r>
              <w:rPr>
                <w:rFonts w:cs="Arial"/>
                <w:sz w:val="16"/>
                <w:szCs w:val="16"/>
              </w:rPr>
              <w:t>40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66E31FC" w14:textId="56118936" w:rsidR="001E64FC" w:rsidRPr="00503CB0" w:rsidRDefault="001E64FC" w:rsidP="00580CA7">
            <w:pPr>
              <w:spacing w:before="75" w:after="75" w:line="240" w:lineRule="auto"/>
              <w:rPr>
                <w:rFonts w:cs="Arial"/>
                <w:sz w:val="16"/>
                <w:szCs w:val="16"/>
              </w:rPr>
            </w:pPr>
            <w:r w:rsidRPr="00503CB0">
              <w:rPr>
                <w:rFonts w:cs="Arial"/>
                <w:sz w:val="16"/>
                <w:szCs w:val="16"/>
              </w:rPr>
              <w:t>FVERL</w:t>
            </w:r>
            <w:r>
              <w:rPr>
                <w:rFonts w:cs="Arial"/>
                <w:sz w:val="16"/>
                <w:szCs w:val="16"/>
              </w:rPr>
              <w:t>1212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8057A7" w14:textId="77777777" w:rsidR="001E64FC" w:rsidRPr="00503CB0" w:rsidRDefault="001E64FC" w:rsidP="00580CA7">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2AF89F9" w14:textId="4D5D762A" w:rsidR="001E64FC" w:rsidRPr="00503CB0" w:rsidRDefault="001E64FC" w:rsidP="00580CA7">
            <w:pPr>
              <w:spacing w:before="75" w:after="75" w:line="240" w:lineRule="auto"/>
              <w:rPr>
                <w:rFonts w:cs="Arial"/>
                <w:sz w:val="16"/>
                <w:szCs w:val="16"/>
              </w:rPr>
            </w:pPr>
            <w:r w:rsidRPr="00503CB0">
              <w:rPr>
                <w:rFonts w:cs="Arial"/>
                <w:sz w:val="16"/>
                <w:szCs w:val="16"/>
              </w:rPr>
              <w:t>FMAX</w:t>
            </w:r>
            <w:r>
              <w:rPr>
                <w:rFonts w:cs="Arial"/>
                <w:sz w:val="16"/>
                <w:szCs w:val="16"/>
              </w:rPr>
              <w:t>1212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34CC2F0" w14:textId="77777777" w:rsidR="001E64FC" w:rsidRPr="00503CB0" w:rsidRDefault="001E64FC" w:rsidP="00580CA7">
            <w:pPr>
              <w:spacing w:before="75" w:after="75" w:line="240" w:lineRule="auto"/>
              <w:jc w:val="right"/>
              <w:rPr>
                <w:rFonts w:cs="Arial"/>
                <w:sz w:val="16"/>
                <w:szCs w:val="16"/>
              </w:rPr>
            </w:pPr>
            <w:r>
              <w:rPr>
                <w:rFonts w:cs="Arial"/>
                <w:sz w:val="16"/>
                <w:szCs w:val="16"/>
              </w:rPr>
              <w:t>4</w:t>
            </w:r>
            <w:r w:rsidRPr="00503CB0">
              <w:rPr>
                <w:rFonts w:cs="Arial"/>
                <w:sz w:val="16"/>
                <w:szCs w:val="16"/>
              </w:rPr>
              <w:t>00</w:t>
            </w:r>
          </w:p>
        </w:tc>
      </w:tr>
    </w:tbl>
    <w:p w14:paraId="6DEB8F45" w14:textId="5DC27BA6" w:rsidR="004F18D1" w:rsidRDefault="004F18D1" w:rsidP="004F18D1"/>
    <w:p w14:paraId="090E6E2B" w14:textId="1650A736" w:rsidR="004F18D1" w:rsidRDefault="004F18D1" w:rsidP="004F18D1"/>
    <w:p w14:paraId="4FD71843" w14:textId="77777777" w:rsidR="004F18D1" w:rsidRDefault="004F18D1">
      <w:pPr>
        <w:spacing w:line="240" w:lineRule="auto"/>
        <w:rPr>
          <w:b/>
          <w:sz w:val="24"/>
        </w:rPr>
      </w:pPr>
      <w:r>
        <w:br w:type="page"/>
      </w:r>
    </w:p>
    <w:p w14:paraId="5CAEDBC7" w14:textId="00E4427B" w:rsidR="007469DE" w:rsidRDefault="007469DE" w:rsidP="007469DE">
      <w:pPr>
        <w:pStyle w:val="Kop2"/>
      </w:pPr>
      <w:bookmarkStart w:id="76" w:name="_Toc523242261"/>
      <w:proofErr w:type="spellStart"/>
      <w:r>
        <w:lastRenderedPageBreak/>
        <w:t>Fallback</w:t>
      </w:r>
      <w:proofErr w:type="spellEnd"/>
      <w:r>
        <w:t xml:space="preserve"> programma 2</w:t>
      </w:r>
      <w:bookmarkEnd w:id="76"/>
    </w:p>
    <w:p w14:paraId="1C5491B6" w14:textId="0C02D570" w:rsidR="007469DE" w:rsidRDefault="007469DE" w:rsidP="007469DE">
      <w:r>
        <w:t xml:space="preserve">In de </w:t>
      </w:r>
      <w:proofErr w:type="spellStart"/>
      <w:r>
        <w:t>iVRIbox</w:t>
      </w:r>
      <w:proofErr w:type="spellEnd"/>
      <w:r>
        <w:t xml:space="preserve"> komen twee programma’s:</w:t>
      </w:r>
    </w:p>
    <w:p w14:paraId="63C2ED0C" w14:textId="580FDACF" w:rsidR="007469DE" w:rsidRDefault="007469DE" w:rsidP="007469DE">
      <w:pPr>
        <w:pStyle w:val="Lijstalinea"/>
        <w:numPr>
          <w:ilvl w:val="0"/>
          <w:numId w:val="40"/>
        </w:numPr>
      </w:pPr>
      <w:r>
        <w:t>programma01; in deze pre-</w:t>
      </w:r>
      <w:proofErr w:type="spellStart"/>
      <w:r>
        <w:t>spec</w:t>
      </w:r>
      <w:proofErr w:type="spellEnd"/>
      <w:r>
        <w:t xml:space="preserve"> is uitgewerkt</w:t>
      </w:r>
    </w:p>
    <w:p w14:paraId="470E9F51" w14:textId="734A299D" w:rsidR="001E64FC" w:rsidRDefault="007469DE" w:rsidP="00580CA7">
      <w:pPr>
        <w:pStyle w:val="Lijstalinea"/>
        <w:numPr>
          <w:ilvl w:val="0"/>
          <w:numId w:val="40"/>
        </w:numPr>
      </w:pPr>
      <w:r>
        <w:t>programma02</w:t>
      </w:r>
    </w:p>
    <w:p w14:paraId="22706EAB" w14:textId="68CF8BBF" w:rsidR="007469DE" w:rsidRDefault="007469DE" w:rsidP="000F2DD2"/>
    <w:p w14:paraId="6DF3F492" w14:textId="7DF26B6B" w:rsidR="007469DE" w:rsidRDefault="007469DE" w:rsidP="007469DE">
      <w:r>
        <w:t xml:space="preserve">Programma 02 een noodprogramma dat in werking treedt als programma01 om wat voor reden dan ook niet meer regelt. Het </w:t>
      </w:r>
      <w:r w:rsidR="000A0298">
        <w:t>is gelijk aan programma</w:t>
      </w:r>
      <w:r>
        <w:t>01, maar dan zonder:</w:t>
      </w:r>
    </w:p>
    <w:p w14:paraId="0B6A00FD" w14:textId="77777777" w:rsidR="00150B13" w:rsidRDefault="007469DE" w:rsidP="007469DE">
      <w:pPr>
        <w:pStyle w:val="Lijstalinea"/>
        <w:numPr>
          <w:ilvl w:val="0"/>
          <w:numId w:val="41"/>
        </w:numPr>
      </w:pPr>
      <w:r>
        <w:t>(</w:t>
      </w:r>
      <w:proofErr w:type="spellStart"/>
      <w:r>
        <w:t>prioriteits</w:t>
      </w:r>
      <w:proofErr w:type="spellEnd"/>
      <w:r>
        <w:t xml:space="preserve">)ingrepen </w:t>
      </w:r>
    </w:p>
    <w:p w14:paraId="682AC130" w14:textId="77777777" w:rsidR="00150B13" w:rsidRDefault="007469DE" w:rsidP="00150B13">
      <w:pPr>
        <w:pStyle w:val="Lijstalinea"/>
        <w:numPr>
          <w:ilvl w:val="1"/>
          <w:numId w:val="41"/>
        </w:numPr>
      </w:pPr>
      <w:r>
        <w:t>HD</w:t>
      </w:r>
    </w:p>
    <w:p w14:paraId="5F6B36FC" w14:textId="77777777" w:rsidR="00150B13" w:rsidRDefault="007469DE" w:rsidP="00150B13">
      <w:pPr>
        <w:pStyle w:val="Lijstalinea"/>
        <w:numPr>
          <w:ilvl w:val="1"/>
          <w:numId w:val="41"/>
        </w:numPr>
      </w:pPr>
      <w:r>
        <w:t>OV</w:t>
      </w:r>
    </w:p>
    <w:p w14:paraId="24F83750" w14:textId="1515DF21" w:rsidR="00150B13" w:rsidRDefault="00150B13" w:rsidP="00150B13">
      <w:pPr>
        <w:pStyle w:val="Lijstalinea"/>
        <w:numPr>
          <w:ilvl w:val="1"/>
          <w:numId w:val="41"/>
        </w:numPr>
      </w:pPr>
      <w:r>
        <w:t>Heracles</w:t>
      </w:r>
      <w:r w:rsidR="000A0298">
        <w:t>-</w:t>
      </w:r>
      <w:proofErr w:type="spellStart"/>
      <w:r w:rsidR="000A0298">
        <w:t>prio</w:t>
      </w:r>
      <w:proofErr w:type="spellEnd"/>
    </w:p>
    <w:p w14:paraId="6A7C060C" w14:textId="64AE2D3A" w:rsidR="007469DE" w:rsidRDefault="00150B13" w:rsidP="00150B13">
      <w:pPr>
        <w:pStyle w:val="Lijstalinea"/>
        <w:numPr>
          <w:ilvl w:val="1"/>
          <w:numId w:val="41"/>
        </w:numPr>
      </w:pPr>
      <w:r>
        <w:t>BRIK</w:t>
      </w:r>
    </w:p>
    <w:p w14:paraId="0909FB4A" w14:textId="3D377487" w:rsidR="00150B13" w:rsidRDefault="00150B13" w:rsidP="00150B13">
      <w:pPr>
        <w:pStyle w:val="Lijstalinea"/>
        <w:numPr>
          <w:ilvl w:val="1"/>
          <w:numId w:val="41"/>
        </w:numPr>
      </w:pPr>
      <w:r>
        <w:t xml:space="preserve">file </w:t>
      </w:r>
      <w:r w:rsidR="000A0298">
        <w:t>stroomopwaarts</w:t>
      </w:r>
    </w:p>
    <w:p w14:paraId="54E11BBC" w14:textId="16B068A6" w:rsidR="007469DE" w:rsidRDefault="000A0298" w:rsidP="000A0298">
      <w:pPr>
        <w:pStyle w:val="Lijstalinea"/>
        <w:numPr>
          <w:ilvl w:val="1"/>
          <w:numId w:val="41"/>
        </w:numPr>
      </w:pPr>
      <w:r>
        <w:t>file stroomafwaarts</w:t>
      </w:r>
    </w:p>
    <w:p w14:paraId="08AB782F" w14:textId="23C8CFE0" w:rsidR="00E7651B" w:rsidRDefault="000D315B" w:rsidP="00E7651B">
      <w:pPr>
        <w:pStyle w:val="Lijstalinea"/>
        <w:numPr>
          <w:ilvl w:val="0"/>
          <w:numId w:val="41"/>
        </w:numPr>
      </w:pPr>
      <w:r>
        <w:t>aansturen/ontvangen</w:t>
      </w:r>
      <w:r w:rsidR="00E7651B">
        <w:t xml:space="preserve"> parallelle koppelsignalen</w:t>
      </w:r>
    </w:p>
    <w:p w14:paraId="1038A67E" w14:textId="3436A9CF" w:rsidR="000D315B" w:rsidRDefault="000D315B" w:rsidP="00E7651B">
      <w:pPr>
        <w:pStyle w:val="Lijstalinea"/>
        <w:numPr>
          <w:ilvl w:val="0"/>
          <w:numId w:val="41"/>
        </w:numPr>
      </w:pPr>
      <w:r>
        <w:t>aansturen/ontvangen seriële (PTP) signalen</w:t>
      </w:r>
    </w:p>
    <w:p w14:paraId="301D4085" w14:textId="60B633C5" w:rsidR="004F18D1" w:rsidRPr="007469DE" w:rsidRDefault="004F18D1" w:rsidP="00E7651B">
      <w:pPr>
        <w:pStyle w:val="Lijstalinea"/>
        <w:numPr>
          <w:ilvl w:val="0"/>
          <w:numId w:val="41"/>
        </w:numPr>
      </w:pPr>
      <w:r>
        <w:t xml:space="preserve">sturen/ontvangen/verwerken van </w:t>
      </w:r>
      <w:proofErr w:type="spellStart"/>
      <w:r>
        <w:t>floating</w:t>
      </w:r>
      <w:proofErr w:type="spellEnd"/>
      <w:r>
        <w:t xml:space="preserve"> </w:t>
      </w:r>
      <w:proofErr w:type="spellStart"/>
      <w:r>
        <w:t>car</w:t>
      </w:r>
      <w:proofErr w:type="spellEnd"/>
      <w:r>
        <w:t xml:space="preserve"> data (</w:t>
      </w:r>
      <w:proofErr w:type="spellStart"/>
      <w:r>
        <w:t>fcd</w:t>
      </w:r>
      <w:proofErr w:type="spellEnd"/>
      <w:r>
        <w:t>)</w:t>
      </w:r>
    </w:p>
    <w:p w14:paraId="20FC49A1" w14:textId="0F38E56D" w:rsidR="0034653D" w:rsidRPr="00E22377" w:rsidRDefault="0034653D" w:rsidP="0034653D">
      <w:r>
        <w:t>Ten overvloede, interne harde koppelingen, voetgangerskoppelingen en gelijk/voorstarts</w:t>
      </w:r>
      <w:r w:rsidR="000D315B">
        <w:t xml:space="preserve"> (en andere synchronisaties)</w:t>
      </w:r>
      <w:r>
        <w:t xml:space="preserve"> blijven uiteraard wel actief in programma02. </w:t>
      </w:r>
    </w:p>
    <w:p w14:paraId="7D31094E" w14:textId="30A61157" w:rsidR="007469DE" w:rsidRPr="00E22377" w:rsidRDefault="007469DE" w:rsidP="0034653D"/>
    <w:sectPr w:rsidR="007469DE" w:rsidRPr="00E22377" w:rsidSect="00867C9F">
      <w:headerReference w:type="first" r:id="rId12"/>
      <w:pgSz w:w="11906" w:h="16838" w:code="9"/>
      <w:pgMar w:top="2552" w:right="1418" w:bottom="1701" w:left="1758" w:header="709" w:footer="144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E33C1" w14:textId="77777777" w:rsidR="00BE66A3" w:rsidRDefault="00BE66A3">
      <w:r>
        <w:separator/>
      </w:r>
    </w:p>
  </w:endnote>
  <w:endnote w:type="continuationSeparator" w:id="0">
    <w:p w14:paraId="2ACE7DBE" w14:textId="77777777" w:rsidR="00BE66A3" w:rsidRDefault="00BE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3768" w:type="dxa"/>
      <w:tblLayout w:type="fixed"/>
      <w:tblCellMar>
        <w:left w:w="70" w:type="dxa"/>
        <w:right w:w="70" w:type="dxa"/>
      </w:tblCellMar>
      <w:tblLook w:val="0000" w:firstRow="0" w:lastRow="0" w:firstColumn="0" w:lastColumn="0" w:noHBand="0" w:noVBand="0"/>
    </w:tblPr>
    <w:tblGrid>
      <w:gridCol w:w="3768"/>
    </w:tblGrid>
    <w:tr w:rsidR="007A45FB" w14:paraId="1F74E08A" w14:textId="77777777" w:rsidTr="00332027">
      <w:tc>
        <w:tcPr>
          <w:tcW w:w="3768" w:type="dxa"/>
          <w:tcMar>
            <w:left w:w="0" w:type="dxa"/>
            <w:right w:w="0" w:type="dxa"/>
          </w:tcMar>
        </w:tcPr>
        <w:p w14:paraId="3F0AE15F" w14:textId="1791DC47" w:rsidR="007A45FB" w:rsidRPr="00864CD0" w:rsidRDefault="007A45FB" w:rsidP="00332027">
          <w:pPr>
            <w:pStyle w:val="Footer1"/>
            <w:framePr w:w="3826" w:h="1281" w:hRule="exact" w:wrap="around" w:vAnchor="page" w:hAnchor="page" w:x="6736" w:y="15395" w:anchorLock="1"/>
            <w:jc w:val="right"/>
            <w:rPr>
              <w:color w:val="000000"/>
            </w:rPr>
          </w:pPr>
          <w:r>
            <w:rPr>
              <w:color w:val="000000"/>
            </w:rPr>
            <w:t>Versie 0.1</w:t>
          </w:r>
        </w:p>
      </w:tc>
    </w:tr>
    <w:tr w:rsidR="007A45FB" w14:paraId="0B26BD4C" w14:textId="77777777" w:rsidTr="00332027">
      <w:tc>
        <w:tcPr>
          <w:tcW w:w="3768" w:type="dxa"/>
          <w:tcMar>
            <w:left w:w="0" w:type="dxa"/>
            <w:right w:w="0" w:type="dxa"/>
          </w:tcMar>
        </w:tcPr>
        <w:p w14:paraId="61D6DE9B" w14:textId="473CEE3E" w:rsidR="007A45FB" w:rsidRPr="00864CD0" w:rsidRDefault="007A45FB" w:rsidP="00332027">
          <w:pPr>
            <w:pStyle w:val="Footer1"/>
            <w:framePr w:w="3826" w:h="1281" w:hRule="exact" w:wrap="around" w:vAnchor="page" w:hAnchor="page" w:x="6736" w:y="15395" w:anchorLock="1"/>
            <w:jc w:val="right"/>
            <w:rPr>
              <w:color w:val="000000"/>
            </w:rPr>
          </w:pPr>
          <w:r>
            <w:rPr>
              <w:color w:val="000000"/>
            </w:rPr>
            <w:t>VRI ALM-3062</w:t>
          </w:r>
        </w:p>
      </w:tc>
    </w:tr>
    <w:tr w:rsidR="007A45FB" w14:paraId="6692221E" w14:textId="77777777" w:rsidTr="00332027">
      <w:tc>
        <w:tcPr>
          <w:tcW w:w="3768" w:type="dxa"/>
          <w:tcMar>
            <w:left w:w="0" w:type="dxa"/>
            <w:right w:w="0" w:type="dxa"/>
          </w:tcMar>
        </w:tcPr>
        <w:p w14:paraId="6838D00B" w14:textId="77777777" w:rsidR="007A45FB" w:rsidRDefault="007A45FB" w:rsidP="00332027">
          <w:pPr>
            <w:pStyle w:val="Footer1"/>
            <w:framePr w:w="3826" w:h="1281" w:hRule="exact" w:wrap="around" w:vAnchor="page" w:hAnchor="page" w:x="6736" w:y="15395" w:anchorLock="1"/>
            <w:jc w:val="right"/>
            <w:rPr>
              <w:color w:val="000000"/>
            </w:rPr>
          </w:pPr>
          <w:r>
            <w:rPr>
              <w:color w:val="000000"/>
            </w:rPr>
            <w:t>Pre-specificatie</w:t>
          </w:r>
        </w:p>
      </w:tc>
    </w:tr>
    <w:tr w:rsidR="007A45FB" w14:paraId="4DFAE738" w14:textId="77777777" w:rsidTr="00332027">
      <w:tc>
        <w:tcPr>
          <w:tcW w:w="3768" w:type="dxa"/>
          <w:tcMar>
            <w:left w:w="0" w:type="dxa"/>
            <w:right w:w="0" w:type="dxa"/>
          </w:tcMar>
        </w:tcPr>
        <w:p w14:paraId="0F33B6DD" w14:textId="2E83257B" w:rsidR="007A45FB" w:rsidRPr="00385577" w:rsidRDefault="007A45FB" w:rsidP="0067072C">
          <w:pPr>
            <w:pStyle w:val="Footer1"/>
            <w:framePr w:w="3826" w:h="1281" w:hRule="exact" w:wrap="around" w:vAnchor="page" w:hAnchor="page" w:x="6736" w:y="15395" w:anchorLock="1"/>
            <w:jc w:val="right"/>
          </w:pPr>
          <w:r w:rsidRPr="00864CD0">
            <w:rPr>
              <w:color w:val="000000"/>
            </w:rPr>
            <w:t>Pagina</w:t>
          </w:r>
          <w:r w:rsidRPr="00385577">
            <w:t xml:space="preserve"> </w:t>
          </w:r>
          <w:r>
            <w:fldChar w:fldCharType="begin"/>
          </w:r>
          <w:r>
            <w:instrText xml:space="preserve"> PAGE </w:instrText>
          </w:r>
          <w:r>
            <w:fldChar w:fldCharType="separate"/>
          </w:r>
          <w:r>
            <w:rPr>
              <w:noProof/>
            </w:rPr>
            <w:t>15</w:t>
          </w:r>
          <w:r>
            <w:rPr>
              <w:noProof/>
            </w:rPr>
            <w:fldChar w:fldCharType="end"/>
          </w:r>
          <w:r w:rsidRPr="00385577">
            <w:t xml:space="preserve"> </w:t>
          </w:r>
          <w:r w:rsidRPr="00864CD0">
            <w:rPr>
              <w:color w:val="000000"/>
            </w:rPr>
            <w:t>van</w:t>
          </w:r>
          <w:r w:rsidRPr="00385577">
            <w:t xml:space="preserve"> </w:t>
          </w:r>
          <w:fldSimple w:instr=" NUMPAGES   \* MERGEFORMAT ">
            <w:r>
              <w:rPr>
                <w:noProof/>
              </w:rPr>
              <w:t>15</w:t>
            </w:r>
          </w:fldSimple>
        </w:p>
      </w:tc>
    </w:tr>
  </w:tbl>
  <w:p w14:paraId="2D852C42" w14:textId="77777777" w:rsidR="007A45FB" w:rsidRDefault="007A45FB" w:rsidP="00332027">
    <w:pPr>
      <w:framePr w:w="3826" w:h="1281" w:hRule="exact" w:wrap="around" w:vAnchor="page" w:hAnchor="page" w:x="6736" w:y="15395" w:anchorLock="1"/>
      <w:spacing w:before="60"/>
      <w:rPr>
        <w:sz w:val="16"/>
      </w:rPr>
    </w:pPr>
  </w:p>
  <w:p w14:paraId="68FF9C71" w14:textId="77777777" w:rsidR="007A45FB" w:rsidRDefault="007A45FB" w:rsidP="00D554E2">
    <w:r>
      <w:rPr>
        <w:noProof/>
      </w:rPr>
      <w:drawing>
        <wp:anchor distT="0" distB="0" distL="114300" distR="114300" simplePos="0" relativeHeight="251679744" behindDoc="0" locked="0" layoutInCell="1" allowOverlap="1" wp14:anchorId="3DA37FB6" wp14:editId="446748F3">
          <wp:simplePos x="0" y="0"/>
          <wp:positionH relativeFrom="page">
            <wp:posOffset>1177290</wp:posOffset>
          </wp:positionH>
          <wp:positionV relativeFrom="page">
            <wp:posOffset>10070465</wp:posOffset>
          </wp:positionV>
          <wp:extent cx="1335042" cy="261257"/>
          <wp:effectExtent l="19050" t="0" r="0" b="0"/>
          <wp:wrapNone/>
          <wp:docPr id="16" name="afb_endorsement2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7696" behindDoc="0" locked="0" layoutInCell="1" allowOverlap="1" wp14:anchorId="49667854" wp14:editId="7B23177D">
          <wp:simplePos x="0" y="0"/>
          <wp:positionH relativeFrom="page">
            <wp:posOffset>1177290</wp:posOffset>
          </wp:positionH>
          <wp:positionV relativeFrom="page">
            <wp:posOffset>10070465</wp:posOffset>
          </wp:positionV>
          <wp:extent cx="1335042" cy="261257"/>
          <wp:effectExtent l="19050" t="0" r="0" b="0"/>
          <wp:wrapNone/>
          <wp:docPr id="17" name="afb_endorsement2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99D30" w14:textId="77777777" w:rsidR="007A45FB" w:rsidRPr="00FD5D0F" w:rsidRDefault="007A45FB" w:rsidP="00FA7253">
    <w:pPr>
      <w:framePr w:w="5664" w:h="357" w:hRule="exact" w:hSpace="181" w:wrap="around" w:vAnchor="page" w:hAnchor="page" w:x="1730" w:y="16217" w:anchorLock="1"/>
      <w:shd w:val="solid" w:color="FFFFFF" w:fill="FFFFFF"/>
      <w:rPr>
        <w:sz w:val="14"/>
        <w:szCs w:val="14"/>
      </w:rPr>
    </w:pPr>
  </w:p>
  <w:p w14:paraId="13001E2C" w14:textId="77777777" w:rsidR="007A45FB" w:rsidRDefault="007A45FB" w:rsidP="00D16506">
    <w:r>
      <w:rPr>
        <w:noProof/>
      </w:rPr>
      <w:drawing>
        <wp:anchor distT="0" distB="0" distL="114300" distR="114300" simplePos="0" relativeHeight="251678720" behindDoc="0" locked="0" layoutInCell="1" allowOverlap="1" wp14:anchorId="3E426457" wp14:editId="14102C52">
          <wp:simplePos x="0" y="0"/>
          <wp:positionH relativeFrom="page">
            <wp:posOffset>1177290</wp:posOffset>
          </wp:positionH>
          <wp:positionV relativeFrom="page">
            <wp:posOffset>10070465</wp:posOffset>
          </wp:positionV>
          <wp:extent cx="1335042" cy="261257"/>
          <wp:effectExtent l="19050" t="0" r="0" b="0"/>
          <wp:wrapNone/>
          <wp:docPr id="20" name="afb_endorsement1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6672" behindDoc="0" locked="0" layoutInCell="1" allowOverlap="1" wp14:anchorId="4B810554" wp14:editId="2FB6428E">
          <wp:simplePos x="0" y="0"/>
          <wp:positionH relativeFrom="page">
            <wp:posOffset>1177290</wp:posOffset>
          </wp:positionH>
          <wp:positionV relativeFrom="page">
            <wp:posOffset>10070465</wp:posOffset>
          </wp:positionV>
          <wp:extent cx="1335042" cy="261257"/>
          <wp:effectExtent l="19050" t="0" r="0" b="0"/>
          <wp:wrapNone/>
          <wp:docPr id="21" name="afb_endorsement1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AE57B" w14:textId="77777777" w:rsidR="00BE66A3" w:rsidRDefault="00BE66A3">
      <w:r>
        <w:separator/>
      </w:r>
    </w:p>
  </w:footnote>
  <w:footnote w:type="continuationSeparator" w:id="0">
    <w:p w14:paraId="15D8ABB5" w14:textId="77777777" w:rsidR="00BE66A3" w:rsidRDefault="00BE6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EBE7" w14:textId="77777777" w:rsidR="007A45FB" w:rsidRDefault="007A45FB">
    <w:pPr>
      <w:pStyle w:val="Koptekst"/>
    </w:pPr>
    <w:r>
      <w:rPr>
        <w:noProof/>
      </w:rPr>
      <w:drawing>
        <wp:anchor distT="0" distB="0" distL="114300" distR="114300" simplePos="0" relativeHeight="251683840" behindDoc="0" locked="0" layoutInCell="1" allowOverlap="1" wp14:anchorId="11B98C19" wp14:editId="16406770">
          <wp:simplePos x="0" y="0"/>
          <wp:positionH relativeFrom="page">
            <wp:posOffset>1110343</wp:posOffset>
          </wp:positionH>
          <wp:positionV relativeFrom="page">
            <wp:posOffset>444137</wp:posOffset>
          </wp:positionV>
          <wp:extent cx="1144800" cy="648000"/>
          <wp:effectExtent l="0" t="0" r="0" b="0"/>
          <wp:wrapNone/>
          <wp:docPr id="14" name="afb_bedrijf2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2816" behindDoc="0" locked="0" layoutInCell="1" allowOverlap="1" wp14:anchorId="3FCCEAAF" wp14:editId="335421DA">
          <wp:simplePos x="0" y="0"/>
          <wp:positionH relativeFrom="page">
            <wp:posOffset>1110343</wp:posOffset>
          </wp:positionH>
          <wp:positionV relativeFrom="page">
            <wp:posOffset>444137</wp:posOffset>
          </wp:positionV>
          <wp:extent cx="1144800" cy="648000"/>
          <wp:effectExtent l="0" t="0" r="0" b="0"/>
          <wp:wrapNone/>
          <wp:docPr id="15" name="afb_bedrijf2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99D4" w14:textId="77777777" w:rsidR="007A45FB" w:rsidRDefault="007A45FB">
    <w:pPr>
      <w:pStyle w:val="Koptekst"/>
      <w:rPr>
        <w:noProof/>
      </w:rPr>
    </w:pPr>
    <w:r>
      <w:rPr>
        <w:noProof/>
      </w:rPr>
      <w:drawing>
        <wp:anchor distT="0" distB="0" distL="114300" distR="114300" simplePos="0" relativeHeight="251681792" behindDoc="0" locked="0" layoutInCell="1" allowOverlap="1" wp14:anchorId="0C49029C" wp14:editId="67F5D93C">
          <wp:simplePos x="0" y="0"/>
          <wp:positionH relativeFrom="page">
            <wp:posOffset>1110343</wp:posOffset>
          </wp:positionH>
          <wp:positionV relativeFrom="page">
            <wp:posOffset>444137</wp:posOffset>
          </wp:positionV>
          <wp:extent cx="1144800" cy="648000"/>
          <wp:effectExtent l="0" t="0" r="0" b="0"/>
          <wp:wrapNone/>
          <wp:docPr id="18" name="afb_bedrijf1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0" locked="0" layoutInCell="1" allowOverlap="1" wp14:anchorId="5D9BC656" wp14:editId="3C14AE87">
          <wp:simplePos x="0" y="0"/>
          <wp:positionH relativeFrom="page">
            <wp:posOffset>1110343</wp:posOffset>
          </wp:positionH>
          <wp:positionV relativeFrom="page">
            <wp:posOffset>444137</wp:posOffset>
          </wp:positionV>
          <wp:extent cx="1144800" cy="648000"/>
          <wp:effectExtent l="0" t="0" r="0" b="0"/>
          <wp:wrapNone/>
          <wp:docPr id="19" name="afb_bedrijf1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p w14:paraId="12BF5533" w14:textId="77777777" w:rsidR="007A45FB" w:rsidRDefault="007A45FB">
    <w:pPr>
      <w:pStyle w:val="Koptekst"/>
      <w:rPr>
        <w:noProof/>
      </w:rPr>
    </w:pPr>
  </w:p>
  <w:p w14:paraId="513450AE" w14:textId="77777777" w:rsidR="007A45FB" w:rsidRDefault="007A45FB">
    <w:pPr>
      <w:pStyle w:val="Koptekst"/>
      <w:rPr>
        <w:noProof/>
      </w:rPr>
    </w:pPr>
  </w:p>
  <w:p w14:paraId="5F08042B" w14:textId="77777777" w:rsidR="007A45FB" w:rsidRDefault="007A45FB">
    <w:pPr>
      <w:pStyle w:val="Koptekst"/>
      <w:rPr>
        <w:noProof/>
      </w:rPr>
    </w:pPr>
  </w:p>
  <w:p w14:paraId="5194C11C" w14:textId="77777777" w:rsidR="007A45FB" w:rsidRDefault="007A45FB">
    <w:pPr>
      <w:pStyle w:val="Koptekst"/>
      <w:rPr>
        <w:noProof/>
      </w:rPr>
    </w:pPr>
  </w:p>
  <w:p w14:paraId="52C120B1" w14:textId="77777777" w:rsidR="007A45FB" w:rsidRDefault="007A45FB">
    <w:pPr>
      <w:pStyle w:val="Koptekst"/>
      <w:rPr>
        <w:noProof/>
      </w:rPr>
    </w:pPr>
  </w:p>
  <w:p w14:paraId="5610181E" w14:textId="77777777" w:rsidR="007A45FB" w:rsidRDefault="007A45FB">
    <w:pPr>
      <w:pStyle w:val="Koptekst"/>
      <w:rPr>
        <w:noProof/>
      </w:rPr>
    </w:pPr>
  </w:p>
  <w:p w14:paraId="427A0D5E" w14:textId="77777777" w:rsidR="007A45FB" w:rsidRDefault="007A45FB">
    <w:pPr>
      <w:pStyle w:val="Koptekst"/>
      <w:rPr>
        <w:noProof/>
      </w:rPr>
    </w:pPr>
    <w:r>
      <w:rPr>
        <w:noProof/>
        <w:szCs w:val="18"/>
      </w:rPr>
      <mc:AlternateContent>
        <mc:Choice Requires="wps">
          <w:drawing>
            <wp:anchor distT="0" distB="0" distL="114300" distR="114300" simplePos="0" relativeHeight="251653120" behindDoc="0" locked="0" layoutInCell="1" allowOverlap="1" wp14:anchorId="0078505B" wp14:editId="22AF6856">
              <wp:simplePos x="0" y="0"/>
              <wp:positionH relativeFrom="page">
                <wp:posOffset>5310505</wp:posOffset>
              </wp:positionH>
              <wp:positionV relativeFrom="page">
                <wp:posOffset>1825625</wp:posOffset>
              </wp:positionV>
              <wp:extent cx="2349500" cy="2368550"/>
              <wp:effectExtent l="0" t="0" r="0" b="0"/>
              <wp:wrapNone/>
              <wp:docPr id="9" name="tb_adresblok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7A45FB" w:rsidRPr="00343320" w14:paraId="21125187" w14:textId="77777777" w:rsidTr="00C60C6E">
                            <w:trPr>
                              <w:trHeight w:val="220"/>
                            </w:trPr>
                            <w:tc>
                              <w:tcPr>
                                <w:tcW w:w="113" w:type="dxa"/>
                                <w:vAlign w:val="center"/>
                              </w:tcPr>
                              <w:p w14:paraId="7FE4CDDE" w14:textId="77777777" w:rsidR="007A45FB" w:rsidRPr="00343320" w:rsidRDefault="007A45FB" w:rsidP="00C60C6E">
                                <w:pPr>
                                  <w:rPr>
                                    <w:color w:val="4CA440"/>
                                    <w:sz w:val="14"/>
                                    <w:szCs w:val="14"/>
                                  </w:rPr>
                                </w:pPr>
                              </w:p>
                            </w:tc>
                            <w:tc>
                              <w:tcPr>
                                <w:tcW w:w="3402" w:type="dxa"/>
                                <w:vAlign w:val="center"/>
                              </w:tcPr>
                              <w:p w14:paraId="07BAB730" w14:textId="77777777" w:rsidR="007A45FB" w:rsidRPr="00343320" w:rsidRDefault="007A45FB" w:rsidP="00A72376">
                                <w:pPr>
                                  <w:rPr>
                                    <w:color w:val="004884"/>
                                    <w:sz w:val="14"/>
                                    <w:szCs w:val="14"/>
                                  </w:rPr>
                                </w:pPr>
                                <w:bookmarkStart w:id="0" w:name="bw_bedrijfsnaam"/>
                                <w:r>
                                  <w:rPr>
                                    <w:color w:val="004884"/>
                                    <w:sz w:val="14"/>
                                    <w:szCs w:val="14"/>
                                  </w:rPr>
                                  <w:t>Vialis bv</w:t>
                                </w:r>
                                <w:bookmarkEnd w:id="0"/>
                              </w:p>
                            </w:tc>
                          </w:tr>
                          <w:tr w:rsidR="007A45FB" w:rsidRPr="00343320" w14:paraId="6319C43D" w14:textId="77777777" w:rsidTr="00C60C6E">
                            <w:trPr>
                              <w:trHeight w:val="220"/>
                            </w:trPr>
                            <w:tc>
                              <w:tcPr>
                                <w:tcW w:w="113" w:type="dxa"/>
                                <w:vAlign w:val="center"/>
                              </w:tcPr>
                              <w:p w14:paraId="56CE7E82" w14:textId="77777777" w:rsidR="007A45FB" w:rsidRPr="00343320" w:rsidRDefault="007A45FB" w:rsidP="00C60C6E">
                                <w:pPr>
                                  <w:rPr>
                                    <w:color w:val="4CA440"/>
                                    <w:sz w:val="14"/>
                                    <w:szCs w:val="14"/>
                                  </w:rPr>
                                </w:pPr>
                              </w:p>
                            </w:tc>
                            <w:tc>
                              <w:tcPr>
                                <w:tcW w:w="3402" w:type="dxa"/>
                                <w:vAlign w:val="center"/>
                              </w:tcPr>
                              <w:p w14:paraId="4AD83298" w14:textId="77777777" w:rsidR="007A45FB" w:rsidRDefault="007A45FB" w:rsidP="00A72376">
                                <w:pPr>
                                  <w:rPr>
                                    <w:color w:val="004884"/>
                                    <w:sz w:val="14"/>
                                    <w:szCs w:val="14"/>
                                  </w:rPr>
                                </w:pPr>
                                <w:bookmarkStart w:id="1" w:name="bw_businessunit"/>
                                <w:r>
                                  <w:rPr>
                                    <w:color w:val="004884"/>
                                    <w:sz w:val="14"/>
                                    <w:szCs w:val="14"/>
                                  </w:rPr>
                                  <w:t>Mobiliteit</w:t>
                                </w:r>
                                <w:bookmarkEnd w:id="1"/>
                              </w:p>
                            </w:tc>
                          </w:tr>
                          <w:tr w:rsidR="007A45FB" w:rsidRPr="00343320" w14:paraId="48286A9A" w14:textId="77777777" w:rsidTr="00C60C6E">
                            <w:trPr>
                              <w:trHeight w:val="220"/>
                            </w:trPr>
                            <w:tc>
                              <w:tcPr>
                                <w:tcW w:w="3515" w:type="dxa"/>
                                <w:gridSpan w:val="2"/>
                                <w:vAlign w:val="center"/>
                              </w:tcPr>
                              <w:p w14:paraId="6E8A3BE3" w14:textId="77777777" w:rsidR="007A45FB" w:rsidRPr="00343320" w:rsidRDefault="007A45FB" w:rsidP="00C60C6E">
                                <w:pPr>
                                  <w:rPr>
                                    <w:b/>
                                    <w:color w:val="4CA440"/>
                                    <w:sz w:val="12"/>
                                    <w:szCs w:val="12"/>
                                  </w:rPr>
                                </w:pPr>
                                <w:r w:rsidRPr="00343320">
                                  <w:rPr>
                                    <w:b/>
                                    <w:color w:val="4CA440"/>
                                    <w:sz w:val="12"/>
                                    <w:szCs w:val="12"/>
                                  </w:rPr>
                                  <w:t>Bezoekadres</w:t>
                                </w:r>
                              </w:p>
                            </w:tc>
                          </w:tr>
                          <w:tr w:rsidR="007A45FB" w:rsidRPr="00343320" w14:paraId="00C10131" w14:textId="77777777" w:rsidTr="00C60C6E">
                            <w:trPr>
                              <w:trHeight w:hRule="exact" w:val="221"/>
                            </w:trPr>
                            <w:tc>
                              <w:tcPr>
                                <w:tcW w:w="113" w:type="dxa"/>
                                <w:vMerge w:val="restart"/>
                                <w:vAlign w:val="center"/>
                              </w:tcPr>
                              <w:p w14:paraId="518E6897" w14:textId="77777777" w:rsidR="007A45FB" w:rsidRPr="00343320" w:rsidRDefault="007A45FB" w:rsidP="00C60C6E">
                                <w:pPr>
                                  <w:rPr>
                                    <w:color w:val="4CA440"/>
                                    <w:sz w:val="14"/>
                                    <w:szCs w:val="14"/>
                                  </w:rPr>
                                </w:pPr>
                              </w:p>
                            </w:tc>
                            <w:tc>
                              <w:tcPr>
                                <w:tcW w:w="3402" w:type="dxa"/>
                                <w:vAlign w:val="center"/>
                              </w:tcPr>
                              <w:p w14:paraId="5F4F501B" w14:textId="77777777" w:rsidR="007A45FB" w:rsidRPr="00343320" w:rsidRDefault="007A45FB" w:rsidP="00A72376">
                                <w:pPr>
                                  <w:rPr>
                                    <w:color w:val="004884"/>
                                    <w:sz w:val="14"/>
                                    <w:szCs w:val="14"/>
                                  </w:rPr>
                                </w:pPr>
                                <w:bookmarkStart w:id="2" w:name="bw_adres1a"/>
                                <w:r>
                                  <w:rPr>
                                    <w:color w:val="004884"/>
                                    <w:sz w:val="14"/>
                                    <w:szCs w:val="14"/>
                                  </w:rPr>
                                  <w:t>Loodsboot 15</w:t>
                                </w:r>
                                <w:bookmarkEnd w:id="2"/>
                              </w:p>
                            </w:tc>
                          </w:tr>
                          <w:tr w:rsidR="007A45FB" w:rsidRPr="00343320" w14:paraId="55960292" w14:textId="77777777" w:rsidTr="00C60C6E">
                            <w:trPr>
                              <w:trHeight w:val="221"/>
                            </w:trPr>
                            <w:tc>
                              <w:tcPr>
                                <w:tcW w:w="113" w:type="dxa"/>
                                <w:vMerge/>
                                <w:vAlign w:val="center"/>
                              </w:tcPr>
                              <w:p w14:paraId="07575F10" w14:textId="77777777" w:rsidR="007A45FB" w:rsidRPr="00343320" w:rsidRDefault="007A45FB" w:rsidP="00C60C6E">
                                <w:pPr>
                                  <w:rPr>
                                    <w:color w:val="4CA440"/>
                                    <w:sz w:val="14"/>
                                    <w:szCs w:val="14"/>
                                  </w:rPr>
                                </w:pPr>
                              </w:p>
                            </w:tc>
                            <w:tc>
                              <w:tcPr>
                                <w:tcW w:w="3402" w:type="dxa"/>
                                <w:vAlign w:val="center"/>
                              </w:tcPr>
                              <w:p w14:paraId="3DE6AD60" w14:textId="77777777" w:rsidR="007A45FB" w:rsidRPr="00343320" w:rsidRDefault="007A45FB" w:rsidP="00A72376">
                                <w:pPr>
                                  <w:rPr>
                                    <w:color w:val="004884"/>
                                    <w:sz w:val="14"/>
                                    <w:szCs w:val="14"/>
                                  </w:rPr>
                                </w:pPr>
                                <w:bookmarkStart w:id="3" w:name="bw_adres1b"/>
                                <w:r>
                                  <w:rPr>
                                    <w:color w:val="004884"/>
                                    <w:sz w:val="14"/>
                                    <w:szCs w:val="14"/>
                                  </w:rPr>
                                  <w:t>3991 CJ Houten</w:t>
                                </w:r>
                                <w:bookmarkEnd w:id="3"/>
                              </w:p>
                            </w:tc>
                          </w:tr>
                          <w:tr w:rsidR="007A45FB" w:rsidRPr="00343320" w14:paraId="0DF49590" w14:textId="77777777" w:rsidTr="00C60C6E">
                            <w:trPr>
                              <w:trHeight w:val="220"/>
                            </w:trPr>
                            <w:tc>
                              <w:tcPr>
                                <w:tcW w:w="3515" w:type="dxa"/>
                                <w:gridSpan w:val="2"/>
                                <w:vAlign w:val="center"/>
                              </w:tcPr>
                              <w:p w14:paraId="76ED7028" w14:textId="77777777" w:rsidR="007A45FB" w:rsidRPr="00343320" w:rsidRDefault="007A45FB" w:rsidP="00C60C6E">
                                <w:pPr>
                                  <w:rPr>
                                    <w:b/>
                                    <w:color w:val="4CA440"/>
                                    <w:sz w:val="12"/>
                                    <w:szCs w:val="12"/>
                                  </w:rPr>
                                </w:pPr>
                                <w:bookmarkStart w:id="4" w:name="bw_adres2_label"/>
                                <w:r w:rsidRPr="00343320">
                                  <w:rPr>
                                    <w:b/>
                                    <w:color w:val="4CA440"/>
                                    <w:sz w:val="12"/>
                                    <w:szCs w:val="12"/>
                                  </w:rPr>
                                  <w:t>Correspondentieadres</w:t>
                                </w:r>
                                <w:bookmarkEnd w:id="4"/>
                              </w:p>
                            </w:tc>
                          </w:tr>
                          <w:tr w:rsidR="007A45FB" w:rsidRPr="00343320" w14:paraId="3388AB2F" w14:textId="77777777" w:rsidTr="00C60C6E">
                            <w:trPr>
                              <w:trHeight w:val="221"/>
                            </w:trPr>
                            <w:tc>
                              <w:tcPr>
                                <w:tcW w:w="113" w:type="dxa"/>
                                <w:vMerge w:val="restart"/>
                                <w:vAlign w:val="center"/>
                              </w:tcPr>
                              <w:p w14:paraId="7B1A5F7E" w14:textId="77777777" w:rsidR="007A45FB" w:rsidRPr="00343320" w:rsidRDefault="007A45FB" w:rsidP="00C60C6E">
                                <w:pPr>
                                  <w:rPr>
                                    <w:color w:val="4CA440"/>
                                    <w:sz w:val="14"/>
                                    <w:szCs w:val="14"/>
                                  </w:rPr>
                                </w:pPr>
                              </w:p>
                            </w:tc>
                            <w:tc>
                              <w:tcPr>
                                <w:tcW w:w="3402" w:type="dxa"/>
                                <w:vAlign w:val="center"/>
                              </w:tcPr>
                              <w:p w14:paraId="3DCE6F17" w14:textId="77777777" w:rsidR="007A45FB" w:rsidRPr="00343320" w:rsidRDefault="007A45FB" w:rsidP="00A72376">
                                <w:pPr>
                                  <w:rPr>
                                    <w:color w:val="004884"/>
                                    <w:sz w:val="14"/>
                                    <w:szCs w:val="14"/>
                                  </w:rPr>
                                </w:pPr>
                                <w:bookmarkStart w:id="5" w:name="bw_adres2a"/>
                                <w:r>
                                  <w:rPr>
                                    <w:color w:val="004884"/>
                                    <w:sz w:val="14"/>
                                    <w:szCs w:val="14"/>
                                  </w:rPr>
                                  <w:t>Postbus 184</w:t>
                                </w:r>
                                <w:bookmarkEnd w:id="5"/>
                              </w:p>
                            </w:tc>
                          </w:tr>
                          <w:tr w:rsidR="007A45FB" w:rsidRPr="00343320" w14:paraId="321F8805" w14:textId="77777777" w:rsidTr="00C60C6E">
                            <w:trPr>
                              <w:trHeight w:val="221"/>
                            </w:trPr>
                            <w:tc>
                              <w:tcPr>
                                <w:tcW w:w="113" w:type="dxa"/>
                                <w:vMerge/>
                                <w:vAlign w:val="center"/>
                              </w:tcPr>
                              <w:p w14:paraId="1D1BFE25" w14:textId="77777777" w:rsidR="007A45FB" w:rsidRPr="00343320" w:rsidRDefault="007A45FB" w:rsidP="00C60C6E">
                                <w:pPr>
                                  <w:rPr>
                                    <w:color w:val="4CA440"/>
                                    <w:sz w:val="14"/>
                                    <w:szCs w:val="14"/>
                                  </w:rPr>
                                </w:pPr>
                              </w:p>
                            </w:tc>
                            <w:tc>
                              <w:tcPr>
                                <w:tcW w:w="3402" w:type="dxa"/>
                                <w:vAlign w:val="center"/>
                              </w:tcPr>
                              <w:p w14:paraId="55F1A3A3" w14:textId="77777777" w:rsidR="007A45FB" w:rsidRPr="00343320" w:rsidRDefault="007A45FB" w:rsidP="00A72376">
                                <w:pPr>
                                  <w:rPr>
                                    <w:color w:val="004884"/>
                                    <w:sz w:val="14"/>
                                    <w:szCs w:val="14"/>
                                  </w:rPr>
                                </w:pPr>
                                <w:bookmarkStart w:id="6" w:name="bw_adres2b"/>
                                <w:r>
                                  <w:rPr>
                                    <w:color w:val="004884"/>
                                    <w:sz w:val="14"/>
                                    <w:szCs w:val="14"/>
                                  </w:rPr>
                                  <w:t>3990 DD Houten</w:t>
                                </w:r>
                                <w:bookmarkEnd w:id="6"/>
                              </w:p>
                            </w:tc>
                          </w:tr>
                          <w:tr w:rsidR="007A45FB" w:rsidRPr="00343320" w14:paraId="0DA5DF54" w14:textId="77777777" w:rsidTr="00C60C6E">
                            <w:trPr>
                              <w:trHeight w:val="220"/>
                            </w:trPr>
                            <w:tc>
                              <w:tcPr>
                                <w:tcW w:w="3515" w:type="dxa"/>
                                <w:gridSpan w:val="2"/>
                                <w:vAlign w:val="center"/>
                              </w:tcPr>
                              <w:p w14:paraId="7EB1FF8E" w14:textId="77777777" w:rsidR="007A45FB" w:rsidRPr="00343320" w:rsidRDefault="007A45FB" w:rsidP="00C60C6E">
                                <w:pPr>
                                  <w:rPr>
                                    <w:b/>
                                    <w:color w:val="4CA440"/>
                                    <w:sz w:val="12"/>
                                    <w:szCs w:val="12"/>
                                  </w:rPr>
                                </w:pPr>
                                <w:r w:rsidRPr="00343320">
                                  <w:rPr>
                                    <w:b/>
                                    <w:color w:val="4CA440"/>
                                    <w:sz w:val="12"/>
                                    <w:szCs w:val="12"/>
                                  </w:rPr>
                                  <w:t>Telefoon</w:t>
                                </w:r>
                              </w:p>
                            </w:tc>
                          </w:tr>
                          <w:tr w:rsidR="007A45FB" w:rsidRPr="00343320" w14:paraId="1A47864E" w14:textId="77777777" w:rsidTr="00C60C6E">
                            <w:trPr>
                              <w:trHeight w:val="220"/>
                            </w:trPr>
                            <w:tc>
                              <w:tcPr>
                                <w:tcW w:w="113" w:type="dxa"/>
                                <w:vAlign w:val="center"/>
                              </w:tcPr>
                              <w:p w14:paraId="2F754CFE" w14:textId="77777777" w:rsidR="007A45FB" w:rsidRPr="00343320" w:rsidRDefault="007A45FB" w:rsidP="00C60C6E">
                                <w:pPr>
                                  <w:rPr>
                                    <w:color w:val="4CA440"/>
                                    <w:sz w:val="14"/>
                                    <w:szCs w:val="14"/>
                                  </w:rPr>
                                </w:pPr>
                              </w:p>
                            </w:tc>
                            <w:tc>
                              <w:tcPr>
                                <w:tcW w:w="3402" w:type="dxa"/>
                                <w:vAlign w:val="center"/>
                              </w:tcPr>
                              <w:p w14:paraId="42177DF2" w14:textId="77777777" w:rsidR="007A45FB" w:rsidRPr="00343320" w:rsidRDefault="007A45FB" w:rsidP="00A72376">
                                <w:pPr>
                                  <w:rPr>
                                    <w:color w:val="004884"/>
                                    <w:sz w:val="14"/>
                                    <w:szCs w:val="14"/>
                                  </w:rPr>
                                </w:pPr>
                                <w:bookmarkStart w:id="7" w:name="bw_adres3"/>
                                <w:r>
                                  <w:rPr>
                                    <w:color w:val="004884"/>
                                    <w:sz w:val="14"/>
                                    <w:szCs w:val="14"/>
                                  </w:rPr>
                                  <w:t>(030) 694 35 00</w:t>
                                </w:r>
                                <w:bookmarkEnd w:id="7"/>
                              </w:p>
                            </w:tc>
                          </w:tr>
                          <w:tr w:rsidR="007A45FB" w:rsidRPr="00343320" w14:paraId="7FD25C10" w14:textId="77777777" w:rsidTr="00C60C6E">
                            <w:trPr>
                              <w:trHeight w:val="220"/>
                            </w:trPr>
                            <w:tc>
                              <w:tcPr>
                                <w:tcW w:w="3515" w:type="dxa"/>
                                <w:gridSpan w:val="2"/>
                                <w:vAlign w:val="center"/>
                              </w:tcPr>
                              <w:p w14:paraId="44F82C90" w14:textId="77777777" w:rsidR="007A45FB" w:rsidRPr="00343320" w:rsidRDefault="007A45FB" w:rsidP="00C60C6E">
                                <w:pPr>
                                  <w:rPr>
                                    <w:b/>
                                    <w:color w:val="4CA440"/>
                                    <w:sz w:val="12"/>
                                    <w:szCs w:val="12"/>
                                  </w:rPr>
                                </w:pPr>
                                <w:r w:rsidRPr="00343320">
                                  <w:rPr>
                                    <w:b/>
                                    <w:color w:val="4CA440"/>
                                    <w:sz w:val="12"/>
                                    <w:szCs w:val="12"/>
                                  </w:rPr>
                                  <w:t>Telefax</w:t>
                                </w:r>
                              </w:p>
                            </w:tc>
                          </w:tr>
                          <w:tr w:rsidR="007A45FB" w:rsidRPr="00343320" w14:paraId="1E579FFC" w14:textId="77777777" w:rsidTr="00C60C6E">
                            <w:trPr>
                              <w:trHeight w:val="220"/>
                            </w:trPr>
                            <w:tc>
                              <w:tcPr>
                                <w:tcW w:w="113" w:type="dxa"/>
                                <w:vAlign w:val="center"/>
                              </w:tcPr>
                              <w:p w14:paraId="4422C427" w14:textId="77777777" w:rsidR="007A45FB" w:rsidRPr="00343320" w:rsidRDefault="007A45FB" w:rsidP="00C60C6E">
                                <w:pPr>
                                  <w:rPr>
                                    <w:color w:val="4CA440"/>
                                    <w:sz w:val="14"/>
                                    <w:szCs w:val="14"/>
                                  </w:rPr>
                                </w:pPr>
                              </w:p>
                            </w:tc>
                            <w:tc>
                              <w:tcPr>
                                <w:tcW w:w="3402" w:type="dxa"/>
                                <w:vAlign w:val="center"/>
                              </w:tcPr>
                              <w:p w14:paraId="04CBED34" w14:textId="77777777" w:rsidR="007A45FB" w:rsidRPr="00343320" w:rsidRDefault="007A45FB" w:rsidP="00A72376">
                                <w:pPr>
                                  <w:rPr>
                                    <w:color w:val="004884"/>
                                    <w:sz w:val="14"/>
                                    <w:szCs w:val="14"/>
                                  </w:rPr>
                                </w:pPr>
                                <w:bookmarkStart w:id="8" w:name="bw_adres4"/>
                                <w:r>
                                  <w:rPr>
                                    <w:color w:val="004884"/>
                                    <w:sz w:val="14"/>
                                    <w:szCs w:val="14"/>
                                  </w:rPr>
                                  <w:t>(030) 694 35 55</w:t>
                                </w:r>
                                <w:bookmarkEnd w:id="8"/>
                              </w:p>
                            </w:tc>
                          </w:tr>
                          <w:tr w:rsidR="007A45FB" w:rsidRPr="00343320" w14:paraId="221E5D1B" w14:textId="77777777" w:rsidTr="00C60C6E">
                            <w:trPr>
                              <w:trHeight w:val="220"/>
                            </w:trPr>
                            <w:tc>
                              <w:tcPr>
                                <w:tcW w:w="3515" w:type="dxa"/>
                                <w:gridSpan w:val="2"/>
                                <w:vAlign w:val="center"/>
                              </w:tcPr>
                              <w:p w14:paraId="22A153F3" w14:textId="77777777" w:rsidR="007A45FB" w:rsidRPr="00343320" w:rsidRDefault="007A45FB" w:rsidP="00C60C6E">
                                <w:pPr>
                                  <w:rPr>
                                    <w:b/>
                                    <w:color w:val="4CA440"/>
                                    <w:sz w:val="12"/>
                                    <w:szCs w:val="12"/>
                                  </w:rPr>
                                </w:pPr>
                                <w:r w:rsidRPr="00343320">
                                  <w:rPr>
                                    <w:b/>
                                    <w:color w:val="4CA440"/>
                                    <w:sz w:val="12"/>
                                    <w:szCs w:val="12"/>
                                  </w:rPr>
                                  <w:t>E-mail</w:t>
                                </w:r>
                              </w:p>
                            </w:tc>
                          </w:tr>
                          <w:tr w:rsidR="007A45FB" w:rsidRPr="00343320" w14:paraId="0D702D46" w14:textId="77777777" w:rsidTr="00C60C6E">
                            <w:trPr>
                              <w:trHeight w:val="220"/>
                            </w:trPr>
                            <w:tc>
                              <w:tcPr>
                                <w:tcW w:w="113" w:type="dxa"/>
                                <w:vAlign w:val="center"/>
                              </w:tcPr>
                              <w:p w14:paraId="01E6A7C2" w14:textId="77777777" w:rsidR="007A45FB" w:rsidRPr="00343320" w:rsidRDefault="007A45FB" w:rsidP="00C60C6E">
                                <w:pPr>
                                  <w:rPr>
                                    <w:color w:val="4CA440"/>
                                    <w:sz w:val="14"/>
                                    <w:szCs w:val="14"/>
                                  </w:rPr>
                                </w:pPr>
                              </w:p>
                            </w:tc>
                            <w:tc>
                              <w:tcPr>
                                <w:tcW w:w="3402" w:type="dxa"/>
                                <w:vAlign w:val="center"/>
                              </w:tcPr>
                              <w:p w14:paraId="08BE73E1" w14:textId="77777777" w:rsidR="007A45FB" w:rsidRPr="00343320" w:rsidRDefault="007A45FB" w:rsidP="00A72376">
                                <w:pPr>
                                  <w:rPr>
                                    <w:color w:val="004884"/>
                                    <w:sz w:val="14"/>
                                    <w:szCs w:val="14"/>
                                  </w:rPr>
                                </w:pPr>
                                <w:bookmarkStart w:id="9" w:name="bw_adres5"/>
                                <w:r>
                                  <w:rPr>
                                    <w:color w:val="004884"/>
                                    <w:sz w:val="14"/>
                                    <w:szCs w:val="14"/>
                                  </w:rPr>
                                  <w:t>info@vialis.nl</w:t>
                                </w:r>
                                <w:bookmarkEnd w:id="9"/>
                              </w:p>
                            </w:tc>
                          </w:tr>
                          <w:tr w:rsidR="007A45FB" w:rsidRPr="00343320" w14:paraId="57526498" w14:textId="77777777" w:rsidTr="00C60C6E">
                            <w:trPr>
                              <w:trHeight w:val="220"/>
                            </w:trPr>
                            <w:tc>
                              <w:tcPr>
                                <w:tcW w:w="3515" w:type="dxa"/>
                                <w:gridSpan w:val="2"/>
                                <w:vAlign w:val="center"/>
                              </w:tcPr>
                              <w:p w14:paraId="2385992F" w14:textId="77777777" w:rsidR="007A45FB" w:rsidRPr="00343320" w:rsidRDefault="007A45FB" w:rsidP="00C60C6E">
                                <w:pPr>
                                  <w:rPr>
                                    <w:b/>
                                    <w:color w:val="4CA440"/>
                                    <w:sz w:val="12"/>
                                    <w:szCs w:val="12"/>
                                  </w:rPr>
                                </w:pPr>
                                <w:r w:rsidRPr="00343320">
                                  <w:rPr>
                                    <w:b/>
                                    <w:color w:val="4CA440"/>
                                    <w:sz w:val="12"/>
                                    <w:szCs w:val="12"/>
                                  </w:rPr>
                                  <w:t>Internet</w:t>
                                </w:r>
                              </w:p>
                            </w:tc>
                          </w:tr>
                          <w:tr w:rsidR="007A45FB" w:rsidRPr="00343320" w14:paraId="0395DB8D" w14:textId="77777777" w:rsidTr="00C60C6E">
                            <w:trPr>
                              <w:trHeight w:val="220"/>
                            </w:trPr>
                            <w:tc>
                              <w:tcPr>
                                <w:tcW w:w="113" w:type="dxa"/>
                                <w:vAlign w:val="center"/>
                              </w:tcPr>
                              <w:p w14:paraId="0EEA0C7A" w14:textId="77777777" w:rsidR="007A45FB" w:rsidRPr="00343320" w:rsidRDefault="007A45FB" w:rsidP="00C60C6E">
                                <w:pPr>
                                  <w:rPr>
                                    <w:color w:val="4CA440"/>
                                    <w:sz w:val="14"/>
                                    <w:szCs w:val="14"/>
                                  </w:rPr>
                                </w:pPr>
                              </w:p>
                            </w:tc>
                            <w:tc>
                              <w:tcPr>
                                <w:tcW w:w="3402" w:type="dxa"/>
                                <w:vAlign w:val="center"/>
                              </w:tcPr>
                              <w:p w14:paraId="43ED59AB" w14:textId="77777777" w:rsidR="007A45FB" w:rsidRPr="00343320" w:rsidRDefault="007A45FB" w:rsidP="00A72376">
                                <w:pPr>
                                  <w:rPr>
                                    <w:color w:val="004884"/>
                                    <w:sz w:val="14"/>
                                    <w:szCs w:val="14"/>
                                  </w:rPr>
                                </w:pPr>
                                <w:bookmarkStart w:id="10" w:name="bw_adres6"/>
                                <w:r>
                                  <w:rPr>
                                    <w:color w:val="004884"/>
                                    <w:sz w:val="14"/>
                                    <w:szCs w:val="14"/>
                                  </w:rPr>
                                  <w:t>www.vialis.nl</w:t>
                                </w:r>
                                <w:bookmarkEnd w:id="10"/>
                              </w:p>
                            </w:tc>
                          </w:tr>
                          <w:tr w:rsidR="007A45FB" w:rsidRPr="00343320" w14:paraId="38A11878" w14:textId="77777777" w:rsidTr="00C60C6E">
                            <w:trPr>
                              <w:trHeight w:val="220"/>
                            </w:trPr>
                            <w:tc>
                              <w:tcPr>
                                <w:tcW w:w="113" w:type="dxa"/>
                                <w:vAlign w:val="center"/>
                              </w:tcPr>
                              <w:p w14:paraId="27146F50" w14:textId="77777777" w:rsidR="007A45FB" w:rsidRPr="00343320" w:rsidRDefault="007A45FB" w:rsidP="00C60C6E">
                                <w:pPr>
                                  <w:rPr>
                                    <w:color w:val="4CA440"/>
                                  </w:rPr>
                                </w:pPr>
                              </w:p>
                            </w:tc>
                            <w:tc>
                              <w:tcPr>
                                <w:tcW w:w="3402" w:type="dxa"/>
                                <w:vAlign w:val="center"/>
                              </w:tcPr>
                              <w:p w14:paraId="55FF27A7" w14:textId="77777777" w:rsidR="007A45FB" w:rsidRPr="00343320" w:rsidRDefault="007A45FB" w:rsidP="00C60C6E">
                                <w:pPr>
                                  <w:rPr>
                                    <w:color w:val="4CA440"/>
                                    <w:sz w:val="16"/>
                                  </w:rPr>
                                </w:pPr>
                              </w:p>
                            </w:tc>
                          </w:tr>
                        </w:tbl>
                        <w:p w14:paraId="17349587" w14:textId="77777777" w:rsidR="007A45FB" w:rsidRPr="00343320" w:rsidRDefault="007A45FB" w:rsidP="00C60C6E">
                          <w:pPr>
                            <w:rPr>
                              <w:color w:val="4CA4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8505B" id="_x0000_t202" coordsize="21600,21600" o:spt="202" path="m,l,21600r21600,l21600,xe">
              <v:stroke joinstyle="miter"/>
              <v:path gradientshapeok="t" o:connecttype="rect"/>
            </v:shapetype>
            <v:shape id="tb_adresblokheader" o:spid="_x0000_s1026" type="#_x0000_t202" style="position:absolute;margin-left:418.15pt;margin-top:143.75pt;width:185pt;height:18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7A45FB" w:rsidRPr="00343320" w14:paraId="21125187" w14:textId="77777777" w:rsidTr="00C60C6E">
                      <w:trPr>
                        <w:trHeight w:val="220"/>
                      </w:trPr>
                      <w:tc>
                        <w:tcPr>
                          <w:tcW w:w="113" w:type="dxa"/>
                          <w:vAlign w:val="center"/>
                        </w:tcPr>
                        <w:p w14:paraId="7FE4CDDE" w14:textId="77777777" w:rsidR="007A45FB" w:rsidRPr="00343320" w:rsidRDefault="007A45FB" w:rsidP="00C60C6E">
                          <w:pPr>
                            <w:rPr>
                              <w:color w:val="4CA440"/>
                              <w:sz w:val="14"/>
                              <w:szCs w:val="14"/>
                            </w:rPr>
                          </w:pPr>
                        </w:p>
                      </w:tc>
                      <w:tc>
                        <w:tcPr>
                          <w:tcW w:w="3402" w:type="dxa"/>
                          <w:vAlign w:val="center"/>
                        </w:tcPr>
                        <w:p w14:paraId="07BAB730" w14:textId="77777777" w:rsidR="007A45FB" w:rsidRPr="00343320" w:rsidRDefault="007A45FB" w:rsidP="00A72376">
                          <w:pPr>
                            <w:rPr>
                              <w:color w:val="004884"/>
                              <w:sz w:val="14"/>
                              <w:szCs w:val="14"/>
                            </w:rPr>
                          </w:pPr>
                          <w:bookmarkStart w:id="11" w:name="bw_bedrijfsnaam"/>
                          <w:r>
                            <w:rPr>
                              <w:color w:val="004884"/>
                              <w:sz w:val="14"/>
                              <w:szCs w:val="14"/>
                            </w:rPr>
                            <w:t>Vialis bv</w:t>
                          </w:r>
                          <w:bookmarkEnd w:id="11"/>
                        </w:p>
                      </w:tc>
                    </w:tr>
                    <w:tr w:rsidR="007A45FB" w:rsidRPr="00343320" w14:paraId="6319C43D" w14:textId="77777777" w:rsidTr="00C60C6E">
                      <w:trPr>
                        <w:trHeight w:val="220"/>
                      </w:trPr>
                      <w:tc>
                        <w:tcPr>
                          <w:tcW w:w="113" w:type="dxa"/>
                          <w:vAlign w:val="center"/>
                        </w:tcPr>
                        <w:p w14:paraId="56CE7E82" w14:textId="77777777" w:rsidR="007A45FB" w:rsidRPr="00343320" w:rsidRDefault="007A45FB" w:rsidP="00C60C6E">
                          <w:pPr>
                            <w:rPr>
                              <w:color w:val="4CA440"/>
                              <w:sz w:val="14"/>
                              <w:szCs w:val="14"/>
                            </w:rPr>
                          </w:pPr>
                        </w:p>
                      </w:tc>
                      <w:tc>
                        <w:tcPr>
                          <w:tcW w:w="3402" w:type="dxa"/>
                          <w:vAlign w:val="center"/>
                        </w:tcPr>
                        <w:p w14:paraId="4AD83298" w14:textId="77777777" w:rsidR="007A45FB" w:rsidRDefault="007A45FB" w:rsidP="00A72376">
                          <w:pPr>
                            <w:rPr>
                              <w:color w:val="004884"/>
                              <w:sz w:val="14"/>
                              <w:szCs w:val="14"/>
                            </w:rPr>
                          </w:pPr>
                          <w:bookmarkStart w:id="12" w:name="bw_businessunit"/>
                          <w:r>
                            <w:rPr>
                              <w:color w:val="004884"/>
                              <w:sz w:val="14"/>
                              <w:szCs w:val="14"/>
                            </w:rPr>
                            <w:t>Mobiliteit</w:t>
                          </w:r>
                          <w:bookmarkEnd w:id="12"/>
                        </w:p>
                      </w:tc>
                    </w:tr>
                    <w:tr w:rsidR="007A45FB" w:rsidRPr="00343320" w14:paraId="48286A9A" w14:textId="77777777" w:rsidTr="00C60C6E">
                      <w:trPr>
                        <w:trHeight w:val="220"/>
                      </w:trPr>
                      <w:tc>
                        <w:tcPr>
                          <w:tcW w:w="3515" w:type="dxa"/>
                          <w:gridSpan w:val="2"/>
                          <w:vAlign w:val="center"/>
                        </w:tcPr>
                        <w:p w14:paraId="6E8A3BE3" w14:textId="77777777" w:rsidR="007A45FB" w:rsidRPr="00343320" w:rsidRDefault="007A45FB" w:rsidP="00C60C6E">
                          <w:pPr>
                            <w:rPr>
                              <w:b/>
                              <w:color w:val="4CA440"/>
                              <w:sz w:val="12"/>
                              <w:szCs w:val="12"/>
                            </w:rPr>
                          </w:pPr>
                          <w:r w:rsidRPr="00343320">
                            <w:rPr>
                              <w:b/>
                              <w:color w:val="4CA440"/>
                              <w:sz w:val="12"/>
                              <w:szCs w:val="12"/>
                            </w:rPr>
                            <w:t>Bezoekadres</w:t>
                          </w:r>
                        </w:p>
                      </w:tc>
                    </w:tr>
                    <w:tr w:rsidR="007A45FB" w:rsidRPr="00343320" w14:paraId="00C10131" w14:textId="77777777" w:rsidTr="00C60C6E">
                      <w:trPr>
                        <w:trHeight w:hRule="exact" w:val="221"/>
                      </w:trPr>
                      <w:tc>
                        <w:tcPr>
                          <w:tcW w:w="113" w:type="dxa"/>
                          <w:vMerge w:val="restart"/>
                          <w:vAlign w:val="center"/>
                        </w:tcPr>
                        <w:p w14:paraId="518E6897" w14:textId="77777777" w:rsidR="007A45FB" w:rsidRPr="00343320" w:rsidRDefault="007A45FB" w:rsidP="00C60C6E">
                          <w:pPr>
                            <w:rPr>
                              <w:color w:val="4CA440"/>
                              <w:sz w:val="14"/>
                              <w:szCs w:val="14"/>
                            </w:rPr>
                          </w:pPr>
                        </w:p>
                      </w:tc>
                      <w:tc>
                        <w:tcPr>
                          <w:tcW w:w="3402" w:type="dxa"/>
                          <w:vAlign w:val="center"/>
                        </w:tcPr>
                        <w:p w14:paraId="5F4F501B" w14:textId="77777777" w:rsidR="007A45FB" w:rsidRPr="00343320" w:rsidRDefault="007A45FB" w:rsidP="00A72376">
                          <w:pPr>
                            <w:rPr>
                              <w:color w:val="004884"/>
                              <w:sz w:val="14"/>
                              <w:szCs w:val="14"/>
                            </w:rPr>
                          </w:pPr>
                          <w:bookmarkStart w:id="13" w:name="bw_adres1a"/>
                          <w:r>
                            <w:rPr>
                              <w:color w:val="004884"/>
                              <w:sz w:val="14"/>
                              <w:szCs w:val="14"/>
                            </w:rPr>
                            <w:t>Loodsboot 15</w:t>
                          </w:r>
                          <w:bookmarkEnd w:id="13"/>
                        </w:p>
                      </w:tc>
                    </w:tr>
                    <w:tr w:rsidR="007A45FB" w:rsidRPr="00343320" w14:paraId="55960292" w14:textId="77777777" w:rsidTr="00C60C6E">
                      <w:trPr>
                        <w:trHeight w:val="221"/>
                      </w:trPr>
                      <w:tc>
                        <w:tcPr>
                          <w:tcW w:w="113" w:type="dxa"/>
                          <w:vMerge/>
                          <w:vAlign w:val="center"/>
                        </w:tcPr>
                        <w:p w14:paraId="07575F10" w14:textId="77777777" w:rsidR="007A45FB" w:rsidRPr="00343320" w:rsidRDefault="007A45FB" w:rsidP="00C60C6E">
                          <w:pPr>
                            <w:rPr>
                              <w:color w:val="4CA440"/>
                              <w:sz w:val="14"/>
                              <w:szCs w:val="14"/>
                            </w:rPr>
                          </w:pPr>
                        </w:p>
                      </w:tc>
                      <w:tc>
                        <w:tcPr>
                          <w:tcW w:w="3402" w:type="dxa"/>
                          <w:vAlign w:val="center"/>
                        </w:tcPr>
                        <w:p w14:paraId="3DE6AD60" w14:textId="77777777" w:rsidR="007A45FB" w:rsidRPr="00343320" w:rsidRDefault="007A45FB" w:rsidP="00A72376">
                          <w:pPr>
                            <w:rPr>
                              <w:color w:val="004884"/>
                              <w:sz w:val="14"/>
                              <w:szCs w:val="14"/>
                            </w:rPr>
                          </w:pPr>
                          <w:bookmarkStart w:id="14" w:name="bw_adres1b"/>
                          <w:r>
                            <w:rPr>
                              <w:color w:val="004884"/>
                              <w:sz w:val="14"/>
                              <w:szCs w:val="14"/>
                            </w:rPr>
                            <w:t>3991 CJ Houten</w:t>
                          </w:r>
                          <w:bookmarkEnd w:id="14"/>
                        </w:p>
                      </w:tc>
                    </w:tr>
                    <w:tr w:rsidR="007A45FB" w:rsidRPr="00343320" w14:paraId="0DF49590" w14:textId="77777777" w:rsidTr="00C60C6E">
                      <w:trPr>
                        <w:trHeight w:val="220"/>
                      </w:trPr>
                      <w:tc>
                        <w:tcPr>
                          <w:tcW w:w="3515" w:type="dxa"/>
                          <w:gridSpan w:val="2"/>
                          <w:vAlign w:val="center"/>
                        </w:tcPr>
                        <w:p w14:paraId="76ED7028" w14:textId="77777777" w:rsidR="007A45FB" w:rsidRPr="00343320" w:rsidRDefault="007A45FB" w:rsidP="00C60C6E">
                          <w:pPr>
                            <w:rPr>
                              <w:b/>
                              <w:color w:val="4CA440"/>
                              <w:sz w:val="12"/>
                              <w:szCs w:val="12"/>
                            </w:rPr>
                          </w:pPr>
                          <w:bookmarkStart w:id="15" w:name="bw_adres2_label"/>
                          <w:r w:rsidRPr="00343320">
                            <w:rPr>
                              <w:b/>
                              <w:color w:val="4CA440"/>
                              <w:sz w:val="12"/>
                              <w:szCs w:val="12"/>
                            </w:rPr>
                            <w:t>Correspondentieadres</w:t>
                          </w:r>
                          <w:bookmarkEnd w:id="15"/>
                        </w:p>
                      </w:tc>
                    </w:tr>
                    <w:tr w:rsidR="007A45FB" w:rsidRPr="00343320" w14:paraId="3388AB2F" w14:textId="77777777" w:rsidTr="00C60C6E">
                      <w:trPr>
                        <w:trHeight w:val="221"/>
                      </w:trPr>
                      <w:tc>
                        <w:tcPr>
                          <w:tcW w:w="113" w:type="dxa"/>
                          <w:vMerge w:val="restart"/>
                          <w:vAlign w:val="center"/>
                        </w:tcPr>
                        <w:p w14:paraId="7B1A5F7E" w14:textId="77777777" w:rsidR="007A45FB" w:rsidRPr="00343320" w:rsidRDefault="007A45FB" w:rsidP="00C60C6E">
                          <w:pPr>
                            <w:rPr>
                              <w:color w:val="4CA440"/>
                              <w:sz w:val="14"/>
                              <w:szCs w:val="14"/>
                            </w:rPr>
                          </w:pPr>
                        </w:p>
                      </w:tc>
                      <w:tc>
                        <w:tcPr>
                          <w:tcW w:w="3402" w:type="dxa"/>
                          <w:vAlign w:val="center"/>
                        </w:tcPr>
                        <w:p w14:paraId="3DCE6F17" w14:textId="77777777" w:rsidR="007A45FB" w:rsidRPr="00343320" w:rsidRDefault="007A45FB" w:rsidP="00A72376">
                          <w:pPr>
                            <w:rPr>
                              <w:color w:val="004884"/>
                              <w:sz w:val="14"/>
                              <w:szCs w:val="14"/>
                            </w:rPr>
                          </w:pPr>
                          <w:bookmarkStart w:id="16" w:name="bw_adres2a"/>
                          <w:r>
                            <w:rPr>
                              <w:color w:val="004884"/>
                              <w:sz w:val="14"/>
                              <w:szCs w:val="14"/>
                            </w:rPr>
                            <w:t>Postbus 184</w:t>
                          </w:r>
                          <w:bookmarkEnd w:id="16"/>
                        </w:p>
                      </w:tc>
                    </w:tr>
                    <w:tr w:rsidR="007A45FB" w:rsidRPr="00343320" w14:paraId="321F8805" w14:textId="77777777" w:rsidTr="00C60C6E">
                      <w:trPr>
                        <w:trHeight w:val="221"/>
                      </w:trPr>
                      <w:tc>
                        <w:tcPr>
                          <w:tcW w:w="113" w:type="dxa"/>
                          <w:vMerge/>
                          <w:vAlign w:val="center"/>
                        </w:tcPr>
                        <w:p w14:paraId="1D1BFE25" w14:textId="77777777" w:rsidR="007A45FB" w:rsidRPr="00343320" w:rsidRDefault="007A45FB" w:rsidP="00C60C6E">
                          <w:pPr>
                            <w:rPr>
                              <w:color w:val="4CA440"/>
                              <w:sz w:val="14"/>
                              <w:szCs w:val="14"/>
                            </w:rPr>
                          </w:pPr>
                        </w:p>
                      </w:tc>
                      <w:tc>
                        <w:tcPr>
                          <w:tcW w:w="3402" w:type="dxa"/>
                          <w:vAlign w:val="center"/>
                        </w:tcPr>
                        <w:p w14:paraId="55F1A3A3" w14:textId="77777777" w:rsidR="007A45FB" w:rsidRPr="00343320" w:rsidRDefault="007A45FB" w:rsidP="00A72376">
                          <w:pPr>
                            <w:rPr>
                              <w:color w:val="004884"/>
                              <w:sz w:val="14"/>
                              <w:szCs w:val="14"/>
                            </w:rPr>
                          </w:pPr>
                          <w:bookmarkStart w:id="17" w:name="bw_adres2b"/>
                          <w:r>
                            <w:rPr>
                              <w:color w:val="004884"/>
                              <w:sz w:val="14"/>
                              <w:szCs w:val="14"/>
                            </w:rPr>
                            <w:t>3990 DD Houten</w:t>
                          </w:r>
                          <w:bookmarkEnd w:id="17"/>
                        </w:p>
                      </w:tc>
                    </w:tr>
                    <w:tr w:rsidR="007A45FB" w:rsidRPr="00343320" w14:paraId="0DA5DF54" w14:textId="77777777" w:rsidTr="00C60C6E">
                      <w:trPr>
                        <w:trHeight w:val="220"/>
                      </w:trPr>
                      <w:tc>
                        <w:tcPr>
                          <w:tcW w:w="3515" w:type="dxa"/>
                          <w:gridSpan w:val="2"/>
                          <w:vAlign w:val="center"/>
                        </w:tcPr>
                        <w:p w14:paraId="7EB1FF8E" w14:textId="77777777" w:rsidR="007A45FB" w:rsidRPr="00343320" w:rsidRDefault="007A45FB" w:rsidP="00C60C6E">
                          <w:pPr>
                            <w:rPr>
                              <w:b/>
                              <w:color w:val="4CA440"/>
                              <w:sz w:val="12"/>
                              <w:szCs w:val="12"/>
                            </w:rPr>
                          </w:pPr>
                          <w:r w:rsidRPr="00343320">
                            <w:rPr>
                              <w:b/>
                              <w:color w:val="4CA440"/>
                              <w:sz w:val="12"/>
                              <w:szCs w:val="12"/>
                            </w:rPr>
                            <w:t>Telefoon</w:t>
                          </w:r>
                        </w:p>
                      </w:tc>
                    </w:tr>
                    <w:tr w:rsidR="007A45FB" w:rsidRPr="00343320" w14:paraId="1A47864E" w14:textId="77777777" w:rsidTr="00C60C6E">
                      <w:trPr>
                        <w:trHeight w:val="220"/>
                      </w:trPr>
                      <w:tc>
                        <w:tcPr>
                          <w:tcW w:w="113" w:type="dxa"/>
                          <w:vAlign w:val="center"/>
                        </w:tcPr>
                        <w:p w14:paraId="2F754CFE" w14:textId="77777777" w:rsidR="007A45FB" w:rsidRPr="00343320" w:rsidRDefault="007A45FB" w:rsidP="00C60C6E">
                          <w:pPr>
                            <w:rPr>
                              <w:color w:val="4CA440"/>
                              <w:sz w:val="14"/>
                              <w:szCs w:val="14"/>
                            </w:rPr>
                          </w:pPr>
                        </w:p>
                      </w:tc>
                      <w:tc>
                        <w:tcPr>
                          <w:tcW w:w="3402" w:type="dxa"/>
                          <w:vAlign w:val="center"/>
                        </w:tcPr>
                        <w:p w14:paraId="42177DF2" w14:textId="77777777" w:rsidR="007A45FB" w:rsidRPr="00343320" w:rsidRDefault="007A45FB" w:rsidP="00A72376">
                          <w:pPr>
                            <w:rPr>
                              <w:color w:val="004884"/>
                              <w:sz w:val="14"/>
                              <w:szCs w:val="14"/>
                            </w:rPr>
                          </w:pPr>
                          <w:bookmarkStart w:id="18" w:name="bw_adres3"/>
                          <w:r>
                            <w:rPr>
                              <w:color w:val="004884"/>
                              <w:sz w:val="14"/>
                              <w:szCs w:val="14"/>
                            </w:rPr>
                            <w:t>(030) 694 35 00</w:t>
                          </w:r>
                          <w:bookmarkEnd w:id="18"/>
                        </w:p>
                      </w:tc>
                    </w:tr>
                    <w:tr w:rsidR="007A45FB" w:rsidRPr="00343320" w14:paraId="7FD25C10" w14:textId="77777777" w:rsidTr="00C60C6E">
                      <w:trPr>
                        <w:trHeight w:val="220"/>
                      </w:trPr>
                      <w:tc>
                        <w:tcPr>
                          <w:tcW w:w="3515" w:type="dxa"/>
                          <w:gridSpan w:val="2"/>
                          <w:vAlign w:val="center"/>
                        </w:tcPr>
                        <w:p w14:paraId="44F82C90" w14:textId="77777777" w:rsidR="007A45FB" w:rsidRPr="00343320" w:rsidRDefault="007A45FB" w:rsidP="00C60C6E">
                          <w:pPr>
                            <w:rPr>
                              <w:b/>
                              <w:color w:val="4CA440"/>
                              <w:sz w:val="12"/>
                              <w:szCs w:val="12"/>
                            </w:rPr>
                          </w:pPr>
                          <w:r w:rsidRPr="00343320">
                            <w:rPr>
                              <w:b/>
                              <w:color w:val="4CA440"/>
                              <w:sz w:val="12"/>
                              <w:szCs w:val="12"/>
                            </w:rPr>
                            <w:t>Telefax</w:t>
                          </w:r>
                        </w:p>
                      </w:tc>
                    </w:tr>
                    <w:tr w:rsidR="007A45FB" w:rsidRPr="00343320" w14:paraId="1E579FFC" w14:textId="77777777" w:rsidTr="00C60C6E">
                      <w:trPr>
                        <w:trHeight w:val="220"/>
                      </w:trPr>
                      <w:tc>
                        <w:tcPr>
                          <w:tcW w:w="113" w:type="dxa"/>
                          <w:vAlign w:val="center"/>
                        </w:tcPr>
                        <w:p w14:paraId="4422C427" w14:textId="77777777" w:rsidR="007A45FB" w:rsidRPr="00343320" w:rsidRDefault="007A45FB" w:rsidP="00C60C6E">
                          <w:pPr>
                            <w:rPr>
                              <w:color w:val="4CA440"/>
                              <w:sz w:val="14"/>
                              <w:szCs w:val="14"/>
                            </w:rPr>
                          </w:pPr>
                        </w:p>
                      </w:tc>
                      <w:tc>
                        <w:tcPr>
                          <w:tcW w:w="3402" w:type="dxa"/>
                          <w:vAlign w:val="center"/>
                        </w:tcPr>
                        <w:p w14:paraId="04CBED34" w14:textId="77777777" w:rsidR="007A45FB" w:rsidRPr="00343320" w:rsidRDefault="007A45FB" w:rsidP="00A72376">
                          <w:pPr>
                            <w:rPr>
                              <w:color w:val="004884"/>
                              <w:sz w:val="14"/>
                              <w:szCs w:val="14"/>
                            </w:rPr>
                          </w:pPr>
                          <w:bookmarkStart w:id="19" w:name="bw_adres4"/>
                          <w:r>
                            <w:rPr>
                              <w:color w:val="004884"/>
                              <w:sz w:val="14"/>
                              <w:szCs w:val="14"/>
                            </w:rPr>
                            <w:t>(030) 694 35 55</w:t>
                          </w:r>
                          <w:bookmarkEnd w:id="19"/>
                        </w:p>
                      </w:tc>
                    </w:tr>
                    <w:tr w:rsidR="007A45FB" w:rsidRPr="00343320" w14:paraId="221E5D1B" w14:textId="77777777" w:rsidTr="00C60C6E">
                      <w:trPr>
                        <w:trHeight w:val="220"/>
                      </w:trPr>
                      <w:tc>
                        <w:tcPr>
                          <w:tcW w:w="3515" w:type="dxa"/>
                          <w:gridSpan w:val="2"/>
                          <w:vAlign w:val="center"/>
                        </w:tcPr>
                        <w:p w14:paraId="22A153F3" w14:textId="77777777" w:rsidR="007A45FB" w:rsidRPr="00343320" w:rsidRDefault="007A45FB" w:rsidP="00C60C6E">
                          <w:pPr>
                            <w:rPr>
                              <w:b/>
                              <w:color w:val="4CA440"/>
                              <w:sz w:val="12"/>
                              <w:szCs w:val="12"/>
                            </w:rPr>
                          </w:pPr>
                          <w:r w:rsidRPr="00343320">
                            <w:rPr>
                              <w:b/>
                              <w:color w:val="4CA440"/>
                              <w:sz w:val="12"/>
                              <w:szCs w:val="12"/>
                            </w:rPr>
                            <w:t>E-mail</w:t>
                          </w:r>
                        </w:p>
                      </w:tc>
                    </w:tr>
                    <w:tr w:rsidR="007A45FB" w:rsidRPr="00343320" w14:paraId="0D702D46" w14:textId="77777777" w:rsidTr="00C60C6E">
                      <w:trPr>
                        <w:trHeight w:val="220"/>
                      </w:trPr>
                      <w:tc>
                        <w:tcPr>
                          <w:tcW w:w="113" w:type="dxa"/>
                          <w:vAlign w:val="center"/>
                        </w:tcPr>
                        <w:p w14:paraId="01E6A7C2" w14:textId="77777777" w:rsidR="007A45FB" w:rsidRPr="00343320" w:rsidRDefault="007A45FB" w:rsidP="00C60C6E">
                          <w:pPr>
                            <w:rPr>
                              <w:color w:val="4CA440"/>
                              <w:sz w:val="14"/>
                              <w:szCs w:val="14"/>
                            </w:rPr>
                          </w:pPr>
                        </w:p>
                      </w:tc>
                      <w:tc>
                        <w:tcPr>
                          <w:tcW w:w="3402" w:type="dxa"/>
                          <w:vAlign w:val="center"/>
                        </w:tcPr>
                        <w:p w14:paraId="08BE73E1" w14:textId="77777777" w:rsidR="007A45FB" w:rsidRPr="00343320" w:rsidRDefault="007A45FB" w:rsidP="00A72376">
                          <w:pPr>
                            <w:rPr>
                              <w:color w:val="004884"/>
                              <w:sz w:val="14"/>
                              <w:szCs w:val="14"/>
                            </w:rPr>
                          </w:pPr>
                          <w:bookmarkStart w:id="20" w:name="bw_adres5"/>
                          <w:r>
                            <w:rPr>
                              <w:color w:val="004884"/>
                              <w:sz w:val="14"/>
                              <w:szCs w:val="14"/>
                            </w:rPr>
                            <w:t>info@vialis.nl</w:t>
                          </w:r>
                          <w:bookmarkEnd w:id="20"/>
                        </w:p>
                      </w:tc>
                    </w:tr>
                    <w:tr w:rsidR="007A45FB" w:rsidRPr="00343320" w14:paraId="57526498" w14:textId="77777777" w:rsidTr="00C60C6E">
                      <w:trPr>
                        <w:trHeight w:val="220"/>
                      </w:trPr>
                      <w:tc>
                        <w:tcPr>
                          <w:tcW w:w="3515" w:type="dxa"/>
                          <w:gridSpan w:val="2"/>
                          <w:vAlign w:val="center"/>
                        </w:tcPr>
                        <w:p w14:paraId="2385992F" w14:textId="77777777" w:rsidR="007A45FB" w:rsidRPr="00343320" w:rsidRDefault="007A45FB" w:rsidP="00C60C6E">
                          <w:pPr>
                            <w:rPr>
                              <w:b/>
                              <w:color w:val="4CA440"/>
                              <w:sz w:val="12"/>
                              <w:szCs w:val="12"/>
                            </w:rPr>
                          </w:pPr>
                          <w:r w:rsidRPr="00343320">
                            <w:rPr>
                              <w:b/>
                              <w:color w:val="4CA440"/>
                              <w:sz w:val="12"/>
                              <w:szCs w:val="12"/>
                            </w:rPr>
                            <w:t>Internet</w:t>
                          </w:r>
                        </w:p>
                      </w:tc>
                    </w:tr>
                    <w:tr w:rsidR="007A45FB" w:rsidRPr="00343320" w14:paraId="0395DB8D" w14:textId="77777777" w:rsidTr="00C60C6E">
                      <w:trPr>
                        <w:trHeight w:val="220"/>
                      </w:trPr>
                      <w:tc>
                        <w:tcPr>
                          <w:tcW w:w="113" w:type="dxa"/>
                          <w:vAlign w:val="center"/>
                        </w:tcPr>
                        <w:p w14:paraId="0EEA0C7A" w14:textId="77777777" w:rsidR="007A45FB" w:rsidRPr="00343320" w:rsidRDefault="007A45FB" w:rsidP="00C60C6E">
                          <w:pPr>
                            <w:rPr>
                              <w:color w:val="4CA440"/>
                              <w:sz w:val="14"/>
                              <w:szCs w:val="14"/>
                            </w:rPr>
                          </w:pPr>
                        </w:p>
                      </w:tc>
                      <w:tc>
                        <w:tcPr>
                          <w:tcW w:w="3402" w:type="dxa"/>
                          <w:vAlign w:val="center"/>
                        </w:tcPr>
                        <w:p w14:paraId="43ED59AB" w14:textId="77777777" w:rsidR="007A45FB" w:rsidRPr="00343320" w:rsidRDefault="007A45FB" w:rsidP="00A72376">
                          <w:pPr>
                            <w:rPr>
                              <w:color w:val="004884"/>
                              <w:sz w:val="14"/>
                              <w:szCs w:val="14"/>
                            </w:rPr>
                          </w:pPr>
                          <w:bookmarkStart w:id="21" w:name="bw_adres6"/>
                          <w:r>
                            <w:rPr>
                              <w:color w:val="004884"/>
                              <w:sz w:val="14"/>
                              <w:szCs w:val="14"/>
                            </w:rPr>
                            <w:t>www.vialis.nl</w:t>
                          </w:r>
                          <w:bookmarkEnd w:id="21"/>
                        </w:p>
                      </w:tc>
                    </w:tr>
                    <w:tr w:rsidR="007A45FB" w:rsidRPr="00343320" w14:paraId="38A11878" w14:textId="77777777" w:rsidTr="00C60C6E">
                      <w:trPr>
                        <w:trHeight w:val="220"/>
                      </w:trPr>
                      <w:tc>
                        <w:tcPr>
                          <w:tcW w:w="113" w:type="dxa"/>
                          <w:vAlign w:val="center"/>
                        </w:tcPr>
                        <w:p w14:paraId="27146F50" w14:textId="77777777" w:rsidR="007A45FB" w:rsidRPr="00343320" w:rsidRDefault="007A45FB" w:rsidP="00C60C6E">
                          <w:pPr>
                            <w:rPr>
                              <w:color w:val="4CA440"/>
                            </w:rPr>
                          </w:pPr>
                        </w:p>
                      </w:tc>
                      <w:tc>
                        <w:tcPr>
                          <w:tcW w:w="3402" w:type="dxa"/>
                          <w:vAlign w:val="center"/>
                        </w:tcPr>
                        <w:p w14:paraId="55FF27A7" w14:textId="77777777" w:rsidR="007A45FB" w:rsidRPr="00343320" w:rsidRDefault="007A45FB" w:rsidP="00C60C6E">
                          <w:pPr>
                            <w:rPr>
                              <w:color w:val="4CA440"/>
                              <w:sz w:val="16"/>
                            </w:rPr>
                          </w:pPr>
                        </w:p>
                      </w:tc>
                    </w:tr>
                  </w:tbl>
                  <w:p w14:paraId="17349587" w14:textId="77777777" w:rsidR="007A45FB" w:rsidRPr="00343320" w:rsidRDefault="007A45FB" w:rsidP="00C60C6E">
                    <w:pPr>
                      <w:rPr>
                        <w:color w:val="4CA44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5D0F" w14:textId="77777777" w:rsidR="007A45FB" w:rsidRDefault="007A45FB">
    <w:pPr>
      <w:pStyle w:val="Koptekst"/>
      <w:rPr>
        <w:noProof/>
      </w:rPr>
    </w:pPr>
    <w:r w:rsidRPr="00195F3C">
      <w:rPr>
        <w:noProof/>
      </w:rPr>
      <w:drawing>
        <wp:anchor distT="0" distB="0" distL="114300" distR="114300" simplePos="0" relativeHeight="251675648" behindDoc="0" locked="0" layoutInCell="1" allowOverlap="1" wp14:anchorId="7E240FA8" wp14:editId="4879AA93">
          <wp:simplePos x="0" y="0"/>
          <wp:positionH relativeFrom="page">
            <wp:posOffset>1073150</wp:posOffset>
          </wp:positionH>
          <wp:positionV relativeFrom="page">
            <wp:posOffset>543560</wp:posOffset>
          </wp:positionV>
          <wp:extent cx="1148568" cy="450166"/>
          <wp:effectExtent l="19050" t="0" r="0" b="0"/>
          <wp:wrapNone/>
          <wp:docPr id="1" name="afb_bedrijf1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ialisSjablonen\Office2007\Vialis Werkgroepsjablonen\Logo\Vialis_black.png"/>
                  <pic:cNvPicPr>
                    <a:picLocks noChangeAspect="1" noChangeArrowheads="1"/>
                  </pic:cNvPicPr>
                </pic:nvPicPr>
                <pic:blipFill>
                  <a:blip r:embed="rId1"/>
                  <a:srcRect/>
                  <a:stretch>
                    <a:fillRect/>
                  </a:stretch>
                </pic:blipFill>
                <pic:spPr bwMode="auto">
                  <a:xfrm>
                    <a:off x="0" y="0"/>
                    <a:ext cx="1143000" cy="447675"/>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14:anchorId="7E919DB1" wp14:editId="335B9CC4">
          <wp:simplePos x="0" y="0"/>
          <wp:positionH relativeFrom="page">
            <wp:posOffset>1072187</wp:posOffset>
          </wp:positionH>
          <wp:positionV relativeFrom="page">
            <wp:posOffset>542334</wp:posOffset>
          </wp:positionV>
          <wp:extent cx="1143445" cy="447740"/>
          <wp:effectExtent l="19050" t="0" r="0" b="0"/>
          <wp:wrapNone/>
          <wp:docPr id="2" name="afb_bedrijf1_logo_color" descr="Vialis_colo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color" descr="Vialis_color"/>
                  <pic:cNvPicPr preferRelativeResize="0">
                    <a:picLocks noChangeAspect="1" noChangeArrowheads="1"/>
                  </pic:cNvPicPr>
                </pic:nvPicPr>
                <pic:blipFill>
                  <a:blip r:embed="rId2"/>
                  <a:stretch>
                    <a:fillRect/>
                  </a:stretch>
                </pic:blipFill>
                <pic:spPr bwMode="auto">
                  <a:xfrm>
                    <a:off x="0" y="0"/>
                    <a:ext cx="1143445" cy="447740"/>
                  </a:xfrm>
                  <a:prstGeom prst="rect">
                    <a:avLst/>
                  </a:prstGeom>
                  <a:noFill/>
                  <a:ln w="9525">
                    <a:noFill/>
                    <a:miter lim="800000"/>
                    <a:headEnd/>
                    <a:tailEnd/>
                  </a:ln>
                </pic:spPr>
              </pic:pic>
            </a:graphicData>
          </a:graphic>
        </wp:anchor>
      </w:drawing>
    </w:r>
    <w:r>
      <w:rPr>
        <w:noProof/>
      </w:rPr>
      <w:drawing>
        <wp:anchor distT="0" distB="0" distL="114300" distR="114300" simplePos="0" relativeHeight="251674624" behindDoc="0" locked="0" layoutInCell="1" allowOverlap="1" wp14:anchorId="5C99E2A5" wp14:editId="1698ACCF">
          <wp:simplePos x="0" y="0"/>
          <wp:positionH relativeFrom="page">
            <wp:posOffset>1072187</wp:posOffset>
          </wp:positionH>
          <wp:positionV relativeFrom="page">
            <wp:posOffset>542334</wp:posOffset>
          </wp:positionV>
          <wp:extent cx="1143392" cy="447740"/>
          <wp:effectExtent l="19050" t="0" r="0" b="0"/>
          <wp:wrapNone/>
          <wp:docPr id="3" name="afb_bedrijf1_logo_gray" descr="Vialis_gra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gray" descr="Vialis_gray" hidden="1"/>
                  <pic:cNvPicPr preferRelativeResize="0">
                    <a:picLocks noChangeAspect="1" noChangeArrowheads="1"/>
                  </pic:cNvPicPr>
                </pic:nvPicPr>
                <pic:blipFill>
                  <a:blip r:embed="rId3"/>
                  <a:stretch>
                    <a:fillRect/>
                  </a:stretch>
                </pic:blipFill>
                <pic:spPr bwMode="auto">
                  <a:xfrm>
                    <a:off x="0" y="0"/>
                    <a:ext cx="1143392" cy="447740"/>
                  </a:xfrm>
                  <a:prstGeom prst="rect">
                    <a:avLst/>
                  </a:prstGeom>
                  <a:noFill/>
                  <a:ln w="9525">
                    <a:noFill/>
                    <a:miter lim="800000"/>
                    <a:headEnd/>
                    <a:tailEnd/>
                  </a:ln>
                </pic:spPr>
              </pic:pic>
            </a:graphicData>
          </a:graphic>
        </wp:anchor>
      </w:drawing>
    </w:r>
  </w:p>
  <w:p w14:paraId="7129DDA4" w14:textId="77777777" w:rsidR="007A45FB" w:rsidRDefault="007A45FB">
    <w:pPr>
      <w:pStyle w:val="Koptekst"/>
      <w:rPr>
        <w:noProof/>
      </w:rPr>
    </w:pPr>
  </w:p>
  <w:p w14:paraId="6E28CA92" w14:textId="77777777" w:rsidR="007A45FB" w:rsidRDefault="007A45FB">
    <w:pPr>
      <w:pStyle w:val="Koptekst"/>
      <w:rPr>
        <w:noProof/>
      </w:rPr>
    </w:pPr>
  </w:p>
  <w:p w14:paraId="2DF035C1" w14:textId="77777777" w:rsidR="007A45FB" w:rsidRDefault="007A45FB">
    <w:pPr>
      <w:pStyle w:val="Koptekst"/>
      <w:rPr>
        <w:noProof/>
      </w:rPr>
    </w:pPr>
  </w:p>
  <w:p w14:paraId="734B0A8C" w14:textId="77777777" w:rsidR="007A45FB" w:rsidRDefault="007A45FB">
    <w:pPr>
      <w:pStyle w:val="Koptekst"/>
      <w:rPr>
        <w:noProof/>
      </w:rPr>
    </w:pPr>
  </w:p>
  <w:p w14:paraId="20E08A1B" w14:textId="77777777" w:rsidR="007A45FB" w:rsidRDefault="007A45FB">
    <w:pPr>
      <w:pStyle w:val="Koptekst"/>
      <w:rPr>
        <w:noProof/>
      </w:rPr>
    </w:pPr>
  </w:p>
  <w:p w14:paraId="611F015A" w14:textId="77777777" w:rsidR="007A45FB" w:rsidRDefault="007A45FB">
    <w:pPr>
      <w:pStyle w:val="Koptekst"/>
      <w:rPr>
        <w:noProof/>
      </w:rPr>
    </w:pPr>
  </w:p>
  <w:p w14:paraId="7D83C7D6" w14:textId="77777777" w:rsidR="007A45FB" w:rsidRDefault="007A45FB">
    <w:pPr>
      <w:pStyle w:val="Koptekst"/>
      <w:rPr>
        <w:noProof/>
      </w:rPr>
    </w:pPr>
    <w:r>
      <w:rPr>
        <w:noProof/>
        <w:szCs w:val="18"/>
      </w:rPr>
      <mc:AlternateContent>
        <mc:Choice Requires="wps">
          <w:drawing>
            <wp:anchor distT="0" distB="0" distL="114300" distR="114300" simplePos="0" relativeHeight="251672576" behindDoc="0" locked="0" layoutInCell="1" allowOverlap="1" wp14:anchorId="7A2A4502" wp14:editId="42A64654">
              <wp:simplePos x="0" y="0"/>
              <wp:positionH relativeFrom="page">
                <wp:posOffset>5310505</wp:posOffset>
              </wp:positionH>
              <wp:positionV relativeFrom="page">
                <wp:posOffset>1825625</wp:posOffset>
              </wp:positionV>
              <wp:extent cx="2349500" cy="2368550"/>
              <wp:effectExtent l="0" t="0" r="0" b="0"/>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7A45FB" w14:paraId="505E4B2B" w14:textId="77777777" w:rsidTr="00C60C6E">
                            <w:trPr>
                              <w:trHeight w:val="220"/>
                            </w:trPr>
                            <w:tc>
                              <w:tcPr>
                                <w:tcW w:w="113" w:type="dxa"/>
                                <w:vAlign w:val="center"/>
                              </w:tcPr>
                              <w:p w14:paraId="11083839" w14:textId="77777777" w:rsidR="007A45FB" w:rsidRPr="00D37EF0" w:rsidRDefault="007A45FB" w:rsidP="00C60C6E">
                                <w:pPr>
                                  <w:rPr>
                                    <w:sz w:val="14"/>
                                    <w:szCs w:val="14"/>
                                  </w:rPr>
                                </w:pPr>
                              </w:p>
                            </w:tc>
                            <w:tc>
                              <w:tcPr>
                                <w:tcW w:w="3402" w:type="dxa"/>
                                <w:vAlign w:val="center"/>
                              </w:tcPr>
                              <w:p w14:paraId="03618CAC" w14:textId="77777777" w:rsidR="007A45FB" w:rsidRPr="00D37EF0" w:rsidRDefault="007A45FB" w:rsidP="00C60C6E">
                                <w:pPr>
                                  <w:rPr>
                                    <w:sz w:val="14"/>
                                    <w:szCs w:val="14"/>
                                  </w:rPr>
                                </w:pPr>
                                <w:r>
                                  <w:rPr>
                                    <w:sz w:val="14"/>
                                    <w:szCs w:val="14"/>
                                  </w:rPr>
                                  <w:t>Vialis bv</w:t>
                                </w:r>
                              </w:p>
                            </w:tc>
                          </w:tr>
                          <w:tr w:rsidR="007A45FB" w14:paraId="7E4B18C3" w14:textId="77777777" w:rsidTr="00C60C6E">
                            <w:trPr>
                              <w:trHeight w:val="220"/>
                            </w:trPr>
                            <w:tc>
                              <w:tcPr>
                                <w:tcW w:w="3515" w:type="dxa"/>
                                <w:gridSpan w:val="2"/>
                                <w:vAlign w:val="center"/>
                              </w:tcPr>
                              <w:p w14:paraId="4C76A2A9" w14:textId="77777777" w:rsidR="007A45FB" w:rsidRPr="00D37EF0" w:rsidRDefault="007A45FB" w:rsidP="00C60C6E">
                                <w:pPr>
                                  <w:rPr>
                                    <w:b/>
                                    <w:sz w:val="12"/>
                                    <w:szCs w:val="12"/>
                                  </w:rPr>
                                </w:pPr>
                                <w:r>
                                  <w:rPr>
                                    <w:b/>
                                    <w:sz w:val="12"/>
                                    <w:szCs w:val="12"/>
                                  </w:rPr>
                                  <w:t>Bezoekadres</w:t>
                                </w:r>
                              </w:p>
                            </w:tc>
                          </w:tr>
                          <w:tr w:rsidR="007A45FB" w:rsidRPr="00494C96" w14:paraId="35808F38" w14:textId="77777777" w:rsidTr="00C60C6E">
                            <w:trPr>
                              <w:trHeight w:hRule="exact" w:val="221"/>
                            </w:trPr>
                            <w:tc>
                              <w:tcPr>
                                <w:tcW w:w="113" w:type="dxa"/>
                                <w:vMerge w:val="restart"/>
                                <w:vAlign w:val="center"/>
                              </w:tcPr>
                              <w:p w14:paraId="2201FC35" w14:textId="77777777" w:rsidR="007A45FB" w:rsidRPr="00D37EF0" w:rsidRDefault="007A45FB" w:rsidP="00C60C6E">
                                <w:pPr>
                                  <w:rPr>
                                    <w:sz w:val="14"/>
                                    <w:szCs w:val="14"/>
                                  </w:rPr>
                                </w:pPr>
                              </w:p>
                            </w:tc>
                            <w:tc>
                              <w:tcPr>
                                <w:tcW w:w="3402" w:type="dxa"/>
                                <w:vAlign w:val="center"/>
                              </w:tcPr>
                              <w:p w14:paraId="41355166" w14:textId="77777777" w:rsidR="007A45FB" w:rsidRPr="00D37EF0" w:rsidRDefault="007A45FB" w:rsidP="00C60C6E">
                                <w:pPr>
                                  <w:rPr>
                                    <w:sz w:val="14"/>
                                    <w:szCs w:val="14"/>
                                  </w:rPr>
                                </w:pPr>
                                <w:proofErr w:type="spellStart"/>
                                <w:r>
                                  <w:rPr>
                                    <w:sz w:val="14"/>
                                    <w:szCs w:val="14"/>
                                  </w:rPr>
                                  <w:t>Oudeweg</w:t>
                                </w:r>
                                <w:proofErr w:type="spellEnd"/>
                                <w:r>
                                  <w:rPr>
                                    <w:sz w:val="14"/>
                                    <w:szCs w:val="14"/>
                                  </w:rPr>
                                  <w:t xml:space="preserve"> 115</w:t>
                                </w:r>
                              </w:p>
                            </w:tc>
                          </w:tr>
                          <w:tr w:rsidR="007A45FB" w:rsidRPr="00494C96" w14:paraId="0A2B2140" w14:textId="77777777" w:rsidTr="00C60C6E">
                            <w:trPr>
                              <w:trHeight w:val="221"/>
                            </w:trPr>
                            <w:tc>
                              <w:tcPr>
                                <w:tcW w:w="113" w:type="dxa"/>
                                <w:vMerge/>
                                <w:vAlign w:val="center"/>
                              </w:tcPr>
                              <w:p w14:paraId="20033708" w14:textId="77777777" w:rsidR="007A45FB" w:rsidRPr="00D37EF0" w:rsidRDefault="007A45FB" w:rsidP="00C60C6E">
                                <w:pPr>
                                  <w:rPr>
                                    <w:sz w:val="14"/>
                                    <w:szCs w:val="14"/>
                                  </w:rPr>
                                </w:pPr>
                              </w:p>
                            </w:tc>
                            <w:tc>
                              <w:tcPr>
                                <w:tcW w:w="3402" w:type="dxa"/>
                                <w:vAlign w:val="center"/>
                              </w:tcPr>
                              <w:p w14:paraId="3662DFA9" w14:textId="77777777" w:rsidR="007A45FB" w:rsidRPr="00D37EF0" w:rsidRDefault="007A45FB" w:rsidP="00C60C6E">
                                <w:pPr>
                                  <w:rPr>
                                    <w:sz w:val="14"/>
                                    <w:szCs w:val="14"/>
                                  </w:rPr>
                                </w:pPr>
                                <w:r>
                                  <w:rPr>
                                    <w:sz w:val="14"/>
                                    <w:szCs w:val="14"/>
                                  </w:rPr>
                                  <w:t>2031 CC Haarlem</w:t>
                                </w:r>
                              </w:p>
                            </w:tc>
                          </w:tr>
                          <w:tr w:rsidR="007A45FB" w14:paraId="361AFDDA" w14:textId="77777777" w:rsidTr="00C60C6E">
                            <w:trPr>
                              <w:trHeight w:val="220"/>
                            </w:trPr>
                            <w:tc>
                              <w:tcPr>
                                <w:tcW w:w="3515" w:type="dxa"/>
                                <w:gridSpan w:val="2"/>
                                <w:vAlign w:val="center"/>
                              </w:tcPr>
                              <w:p w14:paraId="33A75956" w14:textId="77777777" w:rsidR="007A45FB" w:rsidRPr="00D37EF0" w:rsidRDefault="007A45FB" w:rsidP="00C60C6E">
                                <w:pPr>
                                  <w:rPr>
                                    <w:b/>
                                    <w:sz w:val="12"/>
                                    <w:szCs w:val="12"/>
                                  </w:rPr>
                                </w:pPr>
                                <w:r>
                                  <w:rPr>
                                    <w:b/>
                                    <w:sz w:val="12"/>
                                    <w:szCs w:val="12"/>
                                  </w:rPr>
                                  <w:t>Correspondentieadres</w:t>
                                </w:r>
                              </w:p>
                            </w:tc>
                          </w:tr>
                          <w:tr w:rsidR="007A45FB" w14:paraId="73A76743" w14:textId="77777777" w:rsidTr="00C60C6E">
                            <w:trPr>
                              <w:trHeight w:val="221"/>
                            </w:trPr>
                            <w:tc>
                              <w:tcPr>
                                <w:tcW w:w="113" w:type="dxa"/>
                                <w:vMerge w:val="restart"/>
                                <w:vAlign w:val="center"/>
                              </w:tcPr>
                              <w:p w14:paraId="44896438" w14:textId="77777777" w:rsidR="007A45FB" w:rsidRPr="00D37EF0" w:rsidRDefault="007A45FB" w:rsidP="00C60C6E">
                                <w:pPr>
                                  <w:rPr>
                                    <w:sz w:val="14"/>
                                    <w:szCs w:val="14"/>
                                  </w:rPr>
                                </w:pPr>
                              </w:p>
                            </w:tc>
                            <w:tc>
                              <w:tcPr>
                                <w:tcW w:w="3402" w:type="dxa"/>
                                <w:vAlign w:val="center"/>
                              </w:tcPr>
                              <w:p w14:paraId="65D691E2" w14:textId="77777777" w:rsidR="007A45FB" w:rsidRPr="00D37EF0" w:rsidRDefault="007A45FB" w:rsidP="00C60C6E">
                                <w:pPr>
                                  <w:rPr>
                                    <w:sz w:val="14"/>
                                    <w:szCs w:val="14"/>
                                  </w:rPr>
                                </w:pPr>
                                <w:r>
                                  <w:rPr>
                                    <w:sz w:val="14"/>
                                    <w:szCs w:val="14"/>
                                  </w:rPr>
                                  <w:t>Postbus 665</w:t>
                                </w:r>
                              </w:p>
                            </w:tc>
                          </w:tr>
                          <w:tr w:rsidR="007A45FB" w14:paraId="4432128A" w14:textId="77777777" w:rsidTr="00C60C6E">
                            <w:trPr>
                              <w:trHeight w:val="221"/>
                            </w:trPr>
                            <w:tc>
                              <w:tcPr>
                                <w:tcW w:w="113" w:type="dxa"/>
                                <w:vMerge/>
                                <w:vAlign w:val="center"/>
                              </w:tcPr>
                              <w:p w14:paraId="78315F36" w14:textId="77777777" w:rsidR="007A45FB" w:rsidRPr="00D37EF0" w:rsidRDefault="007A45FB" w:rsidP="00C60C6E">
                                <w:pPr>
                                  <w:rPr>
                                    <w:sz w:val="14"/>
                                    <w:szCs w:val="14"/>
                                  </w:rPr>
                                </w:pPr>
                              </w:p>
                            </w:tc>
                            <w:tc>
                              <w:tcPr>
                                <w:tcW w:w="3402" w:type="dxa"/>
                                <w:vAlign w:val="center"/>
                              </w:tcPr>
                              <w:p w14:paraId="191E8DC9" w14:textId="77777777" w:rsidR="007A45FB" w:rsidRPr="00D37EF0" w:rsidRDefault="007A45FB" w:rsidP="00C60C6E">
                                <w:pPr>
                                  <w:rPr>
                                    <w:sz w:val="14"/>
                                    <w:szCs w:val="14"/>
                                  </w:rPr>
                                </w:pPr>
                                <w:r>
                                  <w:rPr>
                                    <w:sz w:val="14"/>
                                    <w:szCs w:val="14"/>
                                  </w:rPr>
                                  <w:t>2003 RR Haarlem</w:t>
                                </w:r>
                              </w:p>
                            </w:tc>
                          </w:tr>
                          <w:tr w:rsidR="007A45FB" w14:paraId="6038384F" w14:textId="77777777" w:rsidTr="00C60C6E">
                            <w:trPr>
                              <w:trHeight w:val="220"/>
                            </w:trPr>
                            <w:tc>
                              <w:tcPr>
                                <w:tcW w:w="3515" w:type="dxa"/>
                                <w:gridSpan w:val="2"/>
                                <w:vAlign w:val="center"/>
                              </w:tcPr>
                              <w:p w14:paraId="4FFE0CA7" w14:textId="77777777" w:rsidR="007A45FB" w:rsidRPr="00D37EF0" w:rsidRDefault="007A45FB" w:rsidP="00C60C6E">
                                <w:pPr>
                                  <w:rPr>
                                    <w:b/>
                                    <w:sz w:val="12"/>
                                    <w:szCs w:val="12"/>
                                  </w:rPr>
                                </w:pPr>
                                <w:r>
                                  <w:rPr>
                                    <w:b/>
                                    <w:sz w:val="12"/>
                                    <w:szCs w:val="12"/>
                                  </w:rPr>
                                  <w:t>Telefoon</w:t>
                                </w:r>
                              </w:p>
                            </w:tc>
                          </w:tr>
                          <w:tr w:rsidR="007A45FB" w14:paraId="65006EC8" w14:textId="77777777" w:rsidTr="00C60C6E">
                            <w:trPr>
                              <w:trHeight w:val="220"/>
                            </w:trPr>
                            <w:tc>
                              <w:tcPr>
                                <w:tcW w:w="113" w:type="dxa"/>
                                <w:vAlign w:val="center"/>
                              </w:tcPr>
                              <w:p w14:paraId="67D52023" w14:textId="77777777" w:rsidR="007A45FB" w:rsidRPr="00D37EF0" w:rsidRDefault="007A45FB" w:rsidP="00C60C6E">
                                <w:pPr>
                                  <w:rPr>
                                    <w:sz w:val="14"/>
                                    <w:szCs w:val="14"/>
                                  </w:rPr>
                                </w:pPr>
                              </w:p>
                            </w:tc>
                            <w:tc>
                              <w:tcPr>
                                <w:tcW w:w="3402" w:type="dxa"/>
                                <w:vAlign w:val="center"/>
                              </w:tcPr>
                              <w:p w14:paraId="763EDF10" w14:textId="77777777" w:rsidR="007A45FB" w:rsidRPr="00D37EF0" w:rsidRDefault="007A45FB" w:rsidP="00C60C6E">
                                <w:pPr>
                                  <w:rPr>
                                    <w:sz w:val="14"/>
                                    <w:szCs w:val="14"/>
                                  </w:rPr>
                                </w:pPr>
                                <w:r>
                                  <w:rPr>
                                    <w:sz w:val="14"/>
                                    <w:szCs w:val="14"/>
                                  </w:rPr>
                                  <w:t>+31 (0)23 518 91 91</w:t>
                                </w:r>
                              </w:p>
                            </w:tc>
                          </w:tr>
                          <w:tr w:rsidR="007A45FB" w14:paraId="09D8CE99" w14:textId="77777777" w:rsidTr="00C60C6E">
                            <w:trPr>
                              <w:trHeight w:val="220"/>
                            </w:trPr>
                            <w:tc>
                              <w:tcPr>
                                <w:tcW w:w="3515" w:type="dxa"/>
                                <w:gridSpan w:val="2"/>
                                <w:vAlign w:val="center"/>
                              </w:tcPr>
                              <w:p w14:paraId="5CA6E62A" w14:textId="77777777" w:rsidR="007A45FB" w:rsidRPr="00D37EF0" w:rsidRDefault="007A45FB" w:rsidP="00C60C6E">
                                <w:pPr>
                                  <w:rPr>
                                    <w:b/>
                                    <w:sz w:val="12"/>
                                    <w:szCs w:val="12"/>
                                  </w:rPr>
                                </w:pPr>
                                <w:r>
                                  <w:rPr>
                                    <w:b/>
                                    <w:sz w:val="12"/>
                                    <w:szCs w:val="12"/>
                                  </w:rPr>
                                  <w:t>Telefax</w:t>
                                </w:r>
                              </w:p>
                            </w:tc>
                          </w:tr>
                          <w:tr w:rsidR="007A45FB" w14:paraId="57563D81" w14:textId="77777777" w:rsidTr="00C60C6E">
                            <w:trPr>
                              <w:trHeight w:val="220"/>
                            </w:trPr>
                            <w:tc>
                              <w:tcPr>
                                <w:tcW w:w="113" w:type="dxa"/>
                                <w:vAlign w:val="center"/>
                              </w:tcPr>
                              <w:p w14:paraId="5D7A884A" w14:textId="77777777" w:rsidR="007A45FB" w:rsidRPr="00D37EF0" w:rsidRDefault="007A45FB" w:rsidP="00C60C6E">
                                <w:pPr>
                                  <w:rPr>
                                    <w:sz w:val="14"/>
                                    <w:szCs w:val="14"/>
                                  </w:rPr>
                                </w:pPr>
                              </w:p>
                            </w:tc>
                            <w:tc>
                              <w:tcPr>
                                <w:tcW w:w="3402" w:type="dxa"/>
                                <w:vAlign w:val="center"/>
                              </w:tcPr>
                              <w:p w14:paraId="40CB6E60" w14:textId="77777777" w:rsidR="007A45FB" w:rsidRPr="00D37EF0" w:rsidRDefault="007A45FB" w:rsidP="00C60C6E">
                                <w:pPr>
                                  <w:rPr>
                                    <w:sz w:val="14"/>
                                    <w:szCs w:val="14"/>
                                  </w:rPr>
                                </w:pPr>
                                <w:r>
                                  <w:rPr>
                                    <w:sz w:val="14"/>
                                    <w:szCs w:val="14"/>
                                  </w:rPr>
                                  <w:t>+31 (0)23 518 91 11</w:t>
                                </w:r>
                              </w:p>
                            </w:tc>
                          </w:tr>
                          <w:tr w:rsidR="007A45FB" w14:paraId="7D1809CF" w14:textId="77777777" w:rsidTr="00C60C6E">
                            <w:trPr>
                              <w:trHeight w:val="220"/>
                            </w:trPr>
                            <w:tc>
                              <w:tcPr>
                                <w:tcW w:w="3515" w:type="dxa"/>
                                <w:gridSpan w:val="2"/>
                                <w:vAlign w:val="center"/>
                              </w:tcPr>
                              <w:p w14:paraId="22825588" w14:textId="77777777" w:rsidR="007A45FB" w:rsidRPr="00D37EF0" w:rsidRDefault="007A45FB" w:rsidP="00C60C6E">
                                <w:pPr>
                                  <w:rPr>
                                    <w:b/>
                                    <w:sz w:val="12"/>
                                    <w:szCs w:val="12"/>
                                  </w:rPr>
                                </w:pPr>
                                <w:r>
                                  <w:rPr>
                                    <w:b/>
                                    <w:sz w:val="12"/>
                                    <w:szCs w:val="12"/>
                                  </w:rPr>
                                  <w:t>E-mail</w:t>
                                </w:r>
                              </w:p>
                            </w:tc>
                          </w:tr>
                          <w:tr w:rsidR="007A45FB" w14:paraId="2E4EEEF4" w14:textId="77777777" w:rsidTr="00C60C6E">
                            <w:trPr>
                              <w:trHeight w:val="220"/>
                            </w:trPr>
                            <w:tc>
                              <w:tcPr>
                                <w:tcW w:w="113" w:type="dxa"/>
                                <w:vAlign w:val="center"/>
                              </w:tcPr>
                              <w:p w14:paraId="1E3D4E60" w14:textId="77777777" w:rsidR="007A45FB" w:rsidRPr="00D37EF0" w:rsidRDefault="007A45FB" w:rsidP="00C60C6E">
                                <w:pPr>
                                  <w:rPr>
                                    <w:sz w:val="14"/>
                                    <w:szCs w:val="14"/>
                                  </w:rPr>
                                </w:pPr>
                              </w:p>
                            </w:tc>
                            <w:tc>
                              <w:tcPr>
                                <w:tcW w:w="3402" w:type="dxa"/>
                                <w:vAlign w:val="center"/>
                              </w:tcPr>
                              <w:p w14:paraId="30F47C3D" w14:textId="77777777" w:rsidR="007A45FB" w:rsidRPr="00D37EF0" w:rsidRDefault="007A45FB" w:rsidP="00C60C6E">
                                <w:pPr>
                                  <w:rPr>
                                    <w:color w:val="000000"/>
                                    <w:sz w:val="14"/>
                                    <w:szCs w:val="14"/>
                                  </w:rPr>
                                </w:pPr>
                                <w:r>
                                  <w:rPr>
                                    <w:color w:val="000000"/>
                                    <w:sz w:val="14"/>
                                    <w:szCs w:val="14"/>
                                  </w:rPr>
                                  <w:t>info@vialis.nl</w:t>
                                </w:r>
                              </w:p>
                            </w:tc>
                          </w:tr>
                          <w:tr w:rsidR="007A45FB" w14:paraId="00FA1459" w14:textId="77777777" w:rsidTr="00C60C6E">
                            <w:trPr>
                              <w:trHeight w:val="220"/>
                            </w:trPr>
                            <w:tc>
                              <w:tcPr>
                                <w:tcW w:w="3515" w:type="dxa"/>
                                <w:gridSpan w:val="2"/>
                                <w:vAlign w:val="center"/>
                              </w:tcPr>
                              <w:p w14:paraId="2531C25C" w14:textId="77777777" w:rsidR="007A45FB" w:rsidRPr="00D37EF0" w:rsidRDefault="007A45FB" w:rsidP="00C60C6E">
                                <w:pPr>
                                  <w:rPr>
                                    <w:b/>
                                    <w:sz w:val="12"/>
                                    <w:szCs w:val="12"/>
                                  </w:rPr>
                                </w:pPr>
                                <w:r>
                                  <w:rPr>
                                    <w:b/>
                                    <w:sz w:val="12"/>
                                    <w:szCs w:val="12"/>
                                  </w:rPr>
                                  <w:t>Internet</w:t>
                                </w:r>
                              </w:p>
                            </w:tc>
                          </w:tr>
                          <w:tr w:rsidR="007A45FB" w14:paraId="7BABE947" w14:textId="77777777" w:rsidTr="00C60C6E">
                            <w:trPr>
                              <w:trHeight w:val="220"/>
                            </w:trPr>
                            <w:tc>
                              <w:tcPr>
                                <w:tcW w:w="113" w:type="dxa"/>
                                <w:vAlign w:val="center"/>
                              </w:tcPr>
                              <w:p w14:paraId="14EB5468" w14:textId="77777777" w:rsidR="007A45FB" w:rsidRPr="00D37EF0" w:rsidRDefault="007A45FB" w:rsidP="00C60C6E">
                                <w:pPr>
                                  <w:rPr>
                                    <w:sz w:val="14"/>
                                    <w:szCs w:val="14"/>
                                  </w:rPr>
                                </w:pPr>
                              </w:p>
                            </w:tc>
                            <w:tc>
                              <w:tcPr>
                                <w:tcW w:w="3402" w:type="dxa"/>
                                <w:vAlign w:val="center"/>
                              </w:tcPr>
                              <w:p w14:paraId="2311C47E" w14:textId="77777777" w:rsidR="007A45FB" w:rsidRPr="00D37EF0" w:rsidRDefault="007A45FB" w:rsidP="00C60C6E">
                                <w:pPr>
                                  <w:rPr>
                                    <w:color w:val="000000"/>
                                    <w:sz w:val="14"/>
                                    <w:szCs w:val="14"/>
                                  </w:rPr>
                                </w:pPr>
                                <w:r>
                                  <w:rPr>
                                    <w:color w:val="000000"/>
                                    <w:sz w:val="14"/>
                                    <w:szCs w:val="14"/>
                                  </w:rPr>
                                  <w:t>www.vialis.nl</w:t>
                                </w:r>
                              </w:p>
                            </w:tc>
                          </w:tr>
                          <w:tr w:rsidR="007A45FB" w14:paraId="17738879" w14:textId="77777777" w:rsidTr="00C60C6E">
                            <w:trPr>
                              <w:trHeight w:val="220"/>
                            </w:trPr>
                            <w:tc>
                              <w:tcPr>
                                <w:tcW w:w="113" w:type="dxa"/>
                                <w:vAlign w:val="center"/>
                              </w:tcPr>
                              <w:p w14:paraId="0D2146A3" w14:textId="77777777" w:rsidR="007A45FB" w:rsidRDefault="007A45FB" w:rsidP="00C60C6E"/>
                            </w:tc>
                            <w:tc>
                              <w:tcPr>
                                <w:tcW w:w="3402" w:type="dxa"/>
                                <w:vAlign w:val="center"/>
                              </w:tcPr>
                              <w:p w14:paraId="509FA46B" w14:textId="77777777" w:rsidR="007A45FB" w:rsidRDefault="007A45FB" w:rsidP="00C60C6E">
                                <w:pPr>
                                  <w:rPr>
                                    <w:sz w:val="16"/>
                                  </w:rPr>
                                </w:pPr>
                              </w:p>
                            </w:tc>
                          </w:tr>
                        </w:tbl>
                        <w:p w14:paraId="46473724" w14:textId="77777777" w:rsidR="007A45FB" w:rsidRDefault="007A45FB" w:rsidP="00C60C6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2A4502" id="_x0000_t202" coordsize="21600,21600" o:spt="202" path="m,l,21600r21600,l21600,xe">
              <v:stroke joinstyle="miter"/>
              <v:path gradientshapeok="t" o:connecttype="rect"/>
            </v:shapetype>
            <v:shape id="Text Box 35" o:spid="_x0000_s1027" type="#_x0000_t202" style="position:absolute;margin-left:418.15pt;margin-top:143.75pt;width:185pt;height:18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7A45FB" w14:paraId="505E4B2B" w14:textId="77777777" w:rsidTr="00C60C6E">
                      <w:trPr>
                        <w:trHeight w:val="220"/>
                      </w:trPr>
                      <w:tc>
                        <w:tcPr>
                          <w:tcW w:w="113" w:type="dxa"/>
                          <w:vAlign w:val="center"/>
                        </w:tcPr>
                        <w:p w14:paraId="11083839" w14:textId="77777777" w:rsidR="007A45FB" w:rsidRPr="00D37EF0" w:rsidRDefault="007A45FB" w:rsidP="00C60C6E">
                          <w:pPr>
                            <w:rPr>
                              <w:sz w:val="14"/>
                              <w:szCs w:val="14"/>
                            </w:rPr>
                          </w:pPr>
                        </w:p>
                      </w:tc>
                      <w:tc>
                        <w:tcPr>
                          <w:tcW w:w="3402" w:type="dxa"/>
                          <w:vAlign w:val="center"/>
                        </w:tcPr>
                        <w:p w14:paraId="03618CAC" w14:textId="77777777" w:rsidR="007A45FB" w:rsidRPr="00D37EF0" w:rsidRDefault="007A45FB" w:rsidP="00C60C6E">
                          <w:pPr>
                            <w:rPr>
                              <w:sz w:val="14"/>
                              <w:szCs w:val="14"/>
                            </w:rPr>
                          </w:pPr>
                          <w:r>
                            <w:rPr>
                              <w:sz w:val="14"/>
                              <w:szCs w:val="14"/>
                            </w:rPr>
                            <w:t>Vialis bv</w:t>
                          </w:r>
                        </w:p>
                      </w:tc>
                    </w:tr>
                    <w:tr w:rsidR="007A45FB" w14:paraId="7E4B18C3" w14:textId="77777777" w:rsidTr="00C60C6E">
                      <w:trPr>
                        <w:trHeight w:val="220"/>
                      </w:trPr>
                      <w:tc>
                        <w:tcPr>
                          <w:tcW w:w="3515" w:type="dxa"/>
                          <w:gridSpan w:val="2"/>
                          <w:vAlign w:val="center"/>
                        </w:tcPr>
                        <w:p w14:paraId="4C76A2A9" w14:textId="77777777" w:rsidR="007A45FB" w:rsidRPr="00D37EF0" w:rsidRDefault="007A45FB" w:rsidP="00C60C6E">
                          <w:pPr>
                            <w:rPr>
                              <w:b/>
                              <w:sz w:val="12"/>
                              <w:szCs w:val="12"/>
                            </w:rPr>
                          </w:pPr>
                          <w:r>
                            <w:rPr>
                              <w:b/>
                              <w:sz w:val="12"/>
                              <w:szCs w:val="12"/>
                            </w:rPr>
                            <w:t>Bezoekadres</w:t>
                          </w:r>
                        </w:p>
                      </w:tc>
                    </w:tr>
                    <w:tr w:rsidR="007A45FB" w:rsidRPr="00494C96" w14:paraId="35808F38" w14:textId="77777777" w:rsidTr="00C60C6E">
                      <w:trPr>
                        <w:trHeight w:hRule="exact" w:val="221"/>
                      </w:trPr>
                      <w:tc>
                        <w:tcPr>
                          <w:tcW w:w="113" w:type="dxa"/>
                          <w:vMerge w:val="restart"/>
                          <w:vAlign w:val="center"/>
                        </w:tcPr>
                        <w:p w14:paraId="2201FC35" w14:textId="77777777" w:rsidR="007A45FB" w:rsidRPr="00D37EF0" w:rsidRDefault="007A45FB" w:rsidP="00C60C6E">
                          <w:pPr>
                            <w:rPr>
                              <w:sz w:val="14"/>
                              <w:szCs w:val="14"/>
                            </w:rPr>
                          </w:pPr>
                        </w:p>
                      </w:tc>
                      <w:tc>
                        <w:tcPr>
                          <w:tcW w:w="3402" w:type="dxa"/>
                          <w:vAlign w:val="center"/>
                        </w:tcPr>
                        <w:p w14:paraId="41355166" w14:textId="77777777" w:rsidR="007A45FB" w:rsidRPr="00D37EF0" w:rsidRDefault="007A45FB" w:rsidP="00C60C6E">
                          <w:pPr>
                            <w:rPr>
                              <w:sz w:val="14"/>
                              <w:szCs w:val="14"/>
                            </w:rPr>
                          </w:pPr>
                          <w:proofErr w:type="spellStart"/>
                          <w:r>
                            <w:rPr>
                              <w:sz w:val="14"/>
                              <w:szCs w:val="14"/>
                            </w:rPr>
                            <w:t>Oudeweg</w:t>
                          </w:r>
                          <w:proofErr w:type="spellEnd"/>
                          <w:r>
                            <w:rPr>
                              <w:sz w:val="14"/>
                              <w:szCs w:val="14"/>
                            </w:rPr>
                            <w:t xml:space="preserve"> 115</w:t>
                          </w:r>
                        </w:p>
                      </w:tc>
                    </w:tr>
                    <w:tr w:rsidR="007A45FB" w:rsidRPr="00494C96" w14:paraId="0A2B2140" w14:textId="77777777" w:rsidTr="00C60C6E">
                      <w:trPr>
                        <w:trHeight w:val="221"/>
                      </w:trPr>
                      <w:tc>
                        <w:tcPr>
                          <w:tcW w:w="113" w:type="dxa"/>
                          <w:vMerge/>
                          <w:vAlign w:val="center"/>
                        </w:tcPr>
                        <w:p w14:paraId="20033708" w14:textId="77777777" w:rsidR="007A45FB" w:rsidRPr="00D37EF0" w:rsidRDefault="007A45FB" w:rsidP="00C60C6E">
                          <w:pPr>
                            <w:rPr>
                              <w:sz w:val="14"/>
                              <w:szCs w:val="14"/>
                            </w:rPr>
                          </w:pPr>
                        </w:p>
                      </w:tc>
                      <w:tc>
                        <w:tcPr>
                          <w:tcW w:w="3402" w:type="dxa"/>
                          <w:vAlign w:val="center"/>
                        </w:tcPr>
                        <w:p w14:paraId="3662DFA9" w14:textId="77777777" w:rsidR="007A45FB" w:rsidRPr="00D37EF0" w:rsidRDefault="007A45FB" w:rsidP="00C60C6E">
                          <w:pPr>
                            <w:rPr>
                              <w:sz w:val="14"/>
                              <w:szCs w:val="14"/>
                            </w:rPr>
                          </w:pPr>
                          <w:r>
                            <w:rPr>
                              <w:sz w:val="14"/>
                              <w:szCs w:val="14"/>
                            </w:rPr>
                            <w:t>2031 CC Haarlem</w:t>
                          </w:r>
                        </w:p>
                      </w:tc>
                    </w:tr>
                    <w:tr w:rsidR="007A45FB" w14:paraId="361AFDDA" w14:textId="77777777" w:rsidTr="00C60C6E">
                      <w:trPr>
                        <w:trHeight w:val="220"/>
                      </w:trPr>
                      <w:tc>
                        <w:tcPr>
                          <w:tcW w:w="3515" w:type="dxa"/>
                          <w:gridSpan w:val="2"/>
                          <w:vAlign w:val="center"/>
                        </w:tcPr>
                        <w:p w14:paraId="33A75956" w14:textId="77777777" w:rsidR="007A45FB" w:rsidRPr="00D37EF0" w:rsidRDefault="007A45FB" w:rsidP="00C60C6E">
                          <w:pPr>
                            <w:rPr>
                              <w:b/>
                              <w:sz w:val="12"/>
                              <w:szCs w:val="12"/>
                            </w:rPr>
                          </w:pPr>
                          <w:r>
                            <w:rPr>
                              <w:b/>
                              <w:sz w:val="12"/>
                              <w:szCs w:val="12"/>
                            </w:rPr>
                            <w:t>Correspondentieadres</w:t>
                          </w:r>
                        </w:p>
                      </w:tc>
                    </w:tr>
                    <w:tr w:rsidR="007A45FB" w14:paraId="73A76743" w14:textId="77777777" w:rsidTr="00C60C6E">
                      <w:trPr>
                        <w:trHeight w:val="221"/>
                      </w:trPr>
                      <w:tc>
                        <w:tcPr>
                          <w:tcW w:w="113" w:type="dxa"/>
                          <w:vMerge w:val="restart"/>
                          <w:vAlign w:val="center"/>
                        </w:tcPr>
                        <w:p w14:paraId="44896438" w14:textId="77777777" w:rsidR="007A45FB" w:rsidRPr="00D37EF0" w:rsidRDefault="007A45FB" w:rsidP="00C60C6E">
                          <w:pPr>
                            <w:rPr>
                              <w:sz w:val="14"/>
                              <w:szCs w:val="14"/>
                            </w:rPr>
                          </w:pPr>
                        </w:p>
                      </w:tc>
                      <w:tc>
                        <w:tcPr>
                          <w:tcW w:w="3402" w:type="dxa"/>
                          <w:vAlign w:val="center"/>
                        </w:tcPr>
                        <w:p w14:paraId="65D691E2" w14:textId="77777777" w:rsidR="007A45FB" w:rsidRPr="00D37EF0" w:rsidRDefault="007A45FB" w:rsidP="00C60C6E">
                          <w:pPr>
                            <w:rPr>
                              <w:sz w:val="14"/>
                              <w:szCs w:val="14"/>
                            </w:rPr>
                          </w:pPr>
                          <w:r>
                            <w:rPr>
                              <w:sz w:val="14"/>
                              <w:szCs w:val="14"/>
                            </w:rPr>
                            <w:t>Postbus 665</w:t>
                          </w:r>
                        </w:p>
                      </w:tc>
                    </w:tr>
                    <w:tr w:rsidR="007A45FB" w14:paraId="4432128A" w14:textId="77777777" w:rsidTr="00C60C6E">
                      <w:trPr>
                        <w:trHeight w:val="221"/>
                      </w:trPr>
                      <w:tc>
                        <w:tcPr>
                          <w:tcW w:w="113" w:type="dxa"/>
                          <w:vMerge/>
                          <w:vAlign w:val="center"/>
                        </w:tcPr>
                        <w:p w14:paraId="78315F36" w14:textId="77777777" w:rsidR="007A45FB" w:rsidRPr="00D37EF0" w:rsidRDefault="007A45FB" w:rsidP="00C60C6E">
                          <w:pPr>
                            <w:rPr>
                              <w:sz w:val="14"/>
                              <w:szCs w:val="14"/>
                            </w:rPr>
                          </w:pPr>
                        </w:p>
                      </w:tc>
                      <w:tc>
                        <w:tcPr>
                          <w:tcW w:w="3402" w:type="dxa"/>
                          <w:vAlign w:val="center"/>
                        </w:tcPr>
                        <w:p w14:paraId="191E8DC9" w14:textId="77777777" w:rsidR="007A45FB" w:rsidRPr="00D37EF0" w:rsidRDefault="007A45FB" w:rsidP="00C60C6E">
                          <w:pPr>
                            <w:rPr>
                              <w:sz w:val="14"/>
                              <w:szCs w:val="14"/>
                            </w:rPr>
                          </w:pPr>
                          <w:r>
                            <w:rPr>
                              <w:sz w:val="14"/>
                              <w:szCs w:val="14"/>
                            </w:rPr>
                            <w:t>2003 RR Haarlem</w:t>
                          </w:r>
                        </w:p>
                      </w:tc>
                    </w:tr>
                    <w:tr w:rsidR="007A45FB" w14:paraId="6038384F" w14:textId="77777777" w:rsidTr="00C60C6E">
                      <w:trPr>
                        <w:trHeight w:val="220"/>
                      </w:trPr>
                      <w:tc>
                        <w:tcPr>
                          <w:tcW w:w="3515" w:type="dxa"/>
                          <w:gridSpan w:val="2"/>
                          <w:vAlign w:val="center"/>
                        </w:tcPr>
                        <w:p w14:paraId="4FFE0CA7" w14:textId="77777777" w:rsidR="007A45FB" w:rsidRPr="00D37EF0" w:rsidRDefault="007A45FB" w:rsidP="00C60C6E">
                          <w:pPr>
                            <w:rPr>
                              <w:b/>
                              <w:sz w:val="12"/>
                              <w:szCs w:val="12"/>
                            </w:rPr>
                          </w:pPr>
                          <w:r>
                            <w:rPr>
                              <w:b/>
                              <w:sz w:val="12"/>
                              <w:szCs w:val="12"/>
                            </w:rPr>
                            <w:t>Telefoon</w:t>
                          </w:r>
                        </w:p>
                      </w:tc>
                    </w:tr>
                    <w:tr w:rsidR="007A45FB" w14:paraId="65006EC8" w14:textId="77777777" w:rsidTr="00C60C6E">
                      <w:trPr>
                        <w:trHeight w:val="220"/>
                      </w:trPr>
                      <w:tc>
                        <w:tcPr>
                          <w:tcW w:w="113" w:type="dxa"/>
                          <w:vAlign w:val="center"/>
                        </w:tcPr>
                        <w:p w14:paraId="67D52023" w14:textId="77777777" w:rsidR="007A45FB" w:rsidRPr="00D37EF0" w:rsidRDefault="007A45FB" w:rsidP="00C60C6E">
                          <w:pPr>
                            <w:rPr>
                              <w:sz w:val="14"/>
                              <w:szCs w:val="14"/>
                            </w:rPr>
                          </w:pPr>
                        </w:p>
                      </w:tc>
                      <w:tc>
                        <w:tcPr>
                          <w:tcW w:w="3402" w:type="dxa"/>
                          <w:vAlign w:val="center"/>
                        </w:tcPr>
                        <w:p w14:paraId="763EDF10" w14:textId="77777777" w:rsidR="007A45FB" w:rsidRPr="00D37EF0" w:rsidRDefault="007A45FB" w:rsidP="00C60C6E">
                          <w:pPr>
                            <w:rPr>
                              <w:sz w:val="14"/>
                              <w:szCs w:val="14"/>
                            </w:rPr>
                          </w:pPr>
                          <w:r>
                            <w:rPr>
                              <w:sz w:val="14"/>
                              <w:szCs w:val="14"/>
                            </w:rPr>
                            <w:t>+31 (0)23 518 91 91</w:t>
                          </w:r>
                        </w:p>
                      </w:tc>
                    </w:tr>
                    <w:tr w:rsidR="007A45FB" w14:paraId="09D8CE99" w14:textId="77777777" w:rsidTr="00C60C6E">
                      <w:trPr>
                        <w:trHeight w:val="220"/>
                      </w:trPr>
                      <w:tc>
                        <w:tcPr>
                          <w:tcW w:w="3515" w:type="dxa"/>
                          <w:gridSpan w:val="2"/>
                          <w:vAlign w:val="center"/>
                        </w:tcPr>
                        <w:p w14:paraId="5CA6E62A" w14:textId="77777777" w:rsidR="007A45FB" w:rsidRPr="00D37EF0" w:rsidRDefault="007A45FB" w:rsidP="00C60C6E">
                          <w:pPr>
                            <w:rPr>
                              <w:b/>
                              <w:sz w:val="12"/>
                              <w:szCs w:val="12"/>
                            </w:rPr>
                          </w:pPr>
                          <w:r>
                            <w:rPr>
                              <w:b/>
                              <w:sz w:val="12"/>
                              <w:szCs w:val="12"/>
                            </w:rPr>
                            <w:t>Telefax</w:t>
                          </w:r>
                        </w:p>
                      </w:tc>
                    </w:tr>
                    <w:tr w:rsidR="007A45FB" w14:paraId="57563D81" w14:textId="77777777" w:rsidTr="00C60C6E">
                      <w:trPr>
                        <w:trHeight w:val="220"/>
                      </w:trPr>
                      <w:tc>
                        <w:tcPr>
                          <w:tcW w:w="113" w:type="dxa"/>
                          <w:vAlign w:val="center"/>
                        </w:tcPr>
                        <w:p w14:paraId="5D7A884A" w14:textId="77777777" w:rsidR="007A45FB" w:rsidRPr="00D37EF0" w:rsidRDefault="007A45FB" w:rsidP="00C60C6E">
                          <w:pPr>
                            <w:rPr>
                              <w:sz w:val="14"/>
                              <w:szCs w:val="14"/>
                            </w:rPr>
                          </w:pPr>
                        </w:p>
                      </w:tc>
                      <w:tc>
                        <w:tcPr>
                          <w:tcW w:w="3402" w:type="dxa"/>
                          <w:vAlign w:val="center"/>
                        </w:tcPr>
                        <w:p w14:paraId="40CB6E60" w14:textId="77777777" w:rsidR="007A45FB" w:rsidRPr="00D37EF0" w:rsidRDefault="007A45FB" w:rsidP="00C60C6E">
                          <w:pPr>
                            <w:rPr>
                              <w:sz w:val="14"/>
                              <w:szCs w:val="14"/>
                            </w:rPr>
                          </w:pPr>
                          <w:r>
                            <w:rPr>
                              <w:sz w:val="14"/>
                              <w:szCs w:val="14"/>
                            </w:rPr>
                            <w:t>+31 (0)23 518 91 11</w:t>
                          </w:r>
                        </w:p>
                      </w:tc>
                    </w:tr>
                    <w:tr w:rsidR="007A45FB" w14:paraId="7D1809CF" w14:textId="77777777" w:rsidTr="00C60C6E">
                      <w:trPr>
                        <w:trHeight w:val="220"/>
                      </w:trPr>
                      <w:tc>
                        <w:tcPr>
                          <w:tcW w:w="3515" w:type="dxa"/>
                          <w:gridSpan w:val="2"/>
                          <w:vAlign w:val="center"/>
                        </w:tcPr>
                        <w:p w14:paraId="22825588" w14:textId="77777777" w:rsidR="007A45FB" w:rsidRPr="00D37EF0" w:rsidRDefault="007A45FB" w:rsidP="00C60C6E">
                          <w:pPr>
                            <w:rPr>
                              <w:b/>
                              <w:sz w:val="12"/>
                              <w:szCs w:val="12"/>
                            </w:rPr>
                          </w:pPr>
                          <w:r>
                            <w:rPr>
                              <w:b/>
                              <w:sz w:val="12"/>
                              <w:szCs w:val="12"/>
                            </w:rPr>
                            <w:t>E-mail</w:t>
                          </w:r>
                        </w:p>
                      </w:tc>
                    </w:tr>
                    <w:tr w:rsidR="007A45FB" w14:paraId="2E4EEEF4" w14:textId="77777777" w:rsidTr="00C60C6E">
                      <w:trPr>
                        <w:trHeight w:val="220"/>
                      </w:trPr>
                      <w:tc>
                        <w:tcPr>
                          <w:tcW w:w="113" w:type="dxa"/>
                          <w:vAlign w:val="center"/>
                        </w:tcPr>
                        <w:p w14:paraId="1E3D4E60" w14:textId="77777777" w:rsidR="007A45FB" w:rsidRPr="00D37EF0" w:rsidRDefault="007A45FB" w:rsidP="00C60C6E">
                          <w:pPr>
                            <w:rPr>
                              <w:sz w:val="14"/>
                              <w:szCs w:val="14"/>
                            </w:rPr>
                          </w:pPr>
                        </w:p>
                      </w:tc>
                      <w:tc>
                        <w:tcPr>
                          <w:tcW w:w="3402" w:type="dxa"/>
                          <w:vAlign w:val="center"/>
                        </w:tcPr>
                        <w:p w14:paraId="30F47C3D" w14:textId="77777777" w:rsidR="007A45FB" w:rsidRPr="00D37EF0" w:rsidRDefault="007A45FB" w:rsidP="00C60C6E">
                          <w:pPr>
                            <w:rPr>
                              <w:color w:val="000000"/>
                              <w:sz w:val="14"/>
                              <w:szCs w:val="14"/>
                            </w:rPr>
                          </w:pPr>
                          <w:r>
                            <w:rPr>
                              <w:color w:val="000000"/>
                              <w:sz w:val="14"/>
                              <w:szCs w:val="14"/>
                            </w:rPr>
                            <w:t>info@vialis.nl</w:t>
                          </w:r>
                        </w:p>
                      </w:tc>
                    </w:tr>
                    <w:tr w:rsidR="007A45FB" w14:paraId="00FA1459" w14:textId="77777777" w:rsidTr="00C60C6E">
                      <w:trPr>
                        <w:trHeight w:val="220"/>
                      </w:trPr>
                      <w:tc>
                        <w:tcPr>
                          <w:tcW w:w="3515" w:type="dxa"/>
                          <w:gridSpan w:val="2"/>
                          <w:vAlign w:val="center"/>
                        </w:tcPr>
                        <w:p w14:paraId="2531C25C" w14:textId="77777777" w:rsidR="007A45FB" w:rsidRPr="00D37EF0" w:rsidRDefault="007A45FB" w:rsidP="00C60C6E">
                          <w:pPr>
                            <w:rPr>
                              <w:b/>
                              <w:sz w:val="12"/>
                              <w:szCs w:val="12"/>
                            </w:rPr>
                          </w:pPr>
                          <w:r>
                            <w:rPr>
                              <w:b/>
                              <w:sz w:val="12"/>
                              <w:szCs w:val="12"/>
                            </w:rPr>
                            <w:t>Internet</w:t>
                          </w:r>
                        </w:p>
                      </w:tc>
                    </w:tr>
                    <w:tr w:rsidR="007A45FB" w14:paraId="7BABE947" w14:textId="77777777" w:rsidTr="00C60C6E">
                      <w:trPr>
                        <w:trHeight w:val="220"/>
                      </w:trPr>
                      <w:tc>
                        <w:tcPr>
                          <w:tcW w:w="113" w:type="dxa"/>
                          <w:vAlign w:val="center"/>
                        </w:tcPr>
                        <w:p w14:paraId="14EB5468" w14:textId="77777777" w:rsidR="007A45FB" w:rsidRPr="00D37EF0" w:rsidRDefault="007A45FB" w:rsidP="00C60C6E">
                          <w:pPr>
                            <w:rPr>
                              <w:sz w:val="14"/>
                              <w:szCs w:val="14"/>
                            </w:rPr>
                          </w:pPr>
                        </w:p>
                      </w:tc>
                      <w:tc>
                        <w:tcPr>
                          <w:tcW w:w="3402" w:type="dxa"/>
                          <w:vAlign w:val="center"/>
                        </w:tcPr>
                        <w:p w14:paraId="2311C47E" w14:textId="77777777" w:rsidR="007A45FB" w:rsidRPr="00D37EF0" w:rsidRDefault="007A45FB" w:rsidP="00C60C6E">
                          <w:pPr>
                            <w:rPr>
                              <w:color w:val="000000"/>
                              <w:sz w:val="14"/>
                              <w:szCs w:val="14"/>
                            </w:rPr>
                          </w:pPr>
                          <w:r>
                            <w:rPr>
                              <w:color w:val="000000"/>
                              <w:sz w:val="14"/>
                              <w:szCs w:val="14"/>
                            </w:rPr>
                            <w:t>www.vialis.nl</w:t>
                          </w:r>
                        </w:p>
                      </w:tc>
                    </w:tr>
                    <w:tr w:rsidR="007A45FB" w14:paraId="17738879" w14:textId="77777777" w:rsidTr="00C60C6E">
                      <w:trPr>
                        <w:trHeight w:val="220"/>
                      </w:trPr>
                      <w:tc>
                        <w:tcPr>
                          <w:tcW w:w="113" w:type="dxa"/>
                          <w:vAlign w:val="center"/>
                        </w:tcPr>
                        <w:p w14:paraId="0D2146A3" w14:textId="77777777" w:rsidR="007A45FB" w:rsidRDefault="007A45FB" w:rsidP="00C60C6E"/>
                      </w:tc>
                      <w:tc>
                        <w:tcPr>
                          <w:tcW w:w="3402" w:type="dxa"/>
                          <w:vAlign w:val="center"/>
                        </w:tcPr>
                        <w:p w14:paraId="509FA46B" w14:textId="77777777" w:rsidR="007A45FB" w:rsidRDefault="007A45FB" w:rsidP="00C60C6E">
                          <w:pPr>
                            <w:rPr>
                              <w:sz w:val="16"/>
                            </w:rPr>
                          </w:pPr>
                        </w:p>
                      </w:tc>
                    </w:tr>
                  </w:tbl>
                  <w:p w14:paraId="46473724" w14:textId="77777777" w:rsidR="007A45FB" w:rsidRDefault="007A45FB" w:rsidP="00C60C6E"/>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205D2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66C357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C4F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73CCF63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78CA33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E29F3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C0047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8CFA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6C815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D50232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3F7AEB"/>
    <w:multiLevelType w:val="hybridMultilevel"/>
    <w:tmpl w:val="D7D823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7C00E14"/>
    <w:multiLevelType w:val="hybridMultilevel"/>
    <w:tmpl w:val="87729A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8611E73"/>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A5338E9"/>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34B57AA"/>
    <w:multiLevelType w:val="hybridMultilevel"/>
    <w:tmpl w:val="DDC42C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C0D5FCC"/>
    <w:multiLevelType w:val="hybridMultilevel"/>
    <w:tmpl w:val="AF5CD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CFA6A9D"/>
    <w:multiLevelType w:val="hybridMultilevel"/>
    <w:tmpl w:val="D91CB8B4"/>
    <w:lvl w:ilvl="0" w:tplc="7C6E21CC">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20A0093"/>
    <w:multiLevelType w:val="multilevel"/>
    <w:tmpl w:val="A65E0DD6"/>
    <w:lvl w:ilvl="0">
      <w:start w:val="1"/>
      <w:numFmt w:val="decimal"/>
      <w:pStyle w:val="Kop1"/>
      <w:lvlText w:val="%1"/>
      <w:lvlJc w:val="left"/>
      <w:pPr>
        <w:tabs>
          <w:tab w:val="num" w:pos="567"/>
        </w:tabs>
        <w:ind w:left="567" w:hanging="567"/>
      </w:pPr>
      <w:rPr>
        <w:rFonts w:cs="Times New Roman" w:hint="default"/>
        <w:b/>
        <w:bCs w:val="0"/>
        <w:i w:val="0"/>
        <w:iCs w:val="0"/>
        <w:caps w:val="0"/>
        <w:smallCaps w:val="0"/>
        <w:strike w:val="0"/>
        <w:dstrike w:val="0"/>
        <w:vanish w:val="0"/>
        <w:color w:val="auto"/>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907"/>
        </w:tabs>
        <w:ind w:left="907" w:hanging="907"/>
      </w:pPr>
      <w:rPr>
        <w:rFonts w:hint="default"/>
      </w:rPr>
    </w:lvl>
    <w:lvl w:ilvl="3">
      <w:start w:val="1"/>
      <w:numFmt w:val="decimal"/>
      <w:pStyle w:val="Kop4"/>
      <w:lvlText w:val="%1.%2.%3.%4"/>
      <w:lvlJc w:val="left"/>
      <w:pPr>
        <w:tabs>
          <w:tab w:val="num" w:pos="1106"/>
        </w:tabs>
        <w:ind w:left="1106" w:hanging="1106"/>
      </w:pPr>
      <w:rPr>
        <w:rFonts w:hint="default"/>
      </w:rPr>
    </w:lvl>
    <w:lvl w:ilvl="4">
      <w:start w:val="1"/>
      <w:numFmt w:val="decimal"/>
      <w:pStyle w:val="Kop5"/>
      <w:lvlText w:val="%1.%2.%3.%4.%5"/>
      <w:lvlJc w:val="left"/>
      <w:pPr>
        <w:tabs>
          <w:tab w:val="num" w:pos="1389"/>
        </w:tabs>
        <w:ind w:left="1389" w:hanging="1389"/>
      </w:pPr>
      <w:rPr>
        <w:rFonts w:hint="default"/>
      </w:rPr>
    </w:lvl>
    <w:lvl w:ilvl="5">
      <w:start w:val="1"/>
      <w:numFmt w:val="decimal"/>
      <w:lvlText w:val="%1.%2.%3.%4.%5.%6"/>
      <w:lvlJc w:val="left"/>
      <w:pPr>
        <w:tabs>
          <w:tab w:val="num" w:pos="324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4320"/>
        </w:tabs>
        <w:ind w:left="0" w:firstLine="0"/>
      </w:pPr>
      <w:rPr>
        <w:rFonts w:hint="default"/>
      </w:rPr>
    </w:lvl>
    <w:lvl w:ilvl="8">
      <w:start w:val="1"/>
      <w:numFmt w:val="decimal"/>
      <w:lvlText w:val="%1.%2.%3.%4.%5.%6.%7.%8.%9"/>
      <w:lvlJc w:val="left"/>
      <w:pPr>
        <w:tabs>
          <w:tab w:val="num" w:pos="5040"/>
        </w:tabs>
        <w:ind w:left="0" w:firstLine="0"/>
      </w:pPr>
      <w:rPr>
        <w:rFonts w:hint="default"/>
      </w:rPr>
    </w:lvl>
  </w:abstractNum>
  <w:abstractNum w:abstractNumId="18" w15:restartNumberingAfterBreak="0">
    <w:nsid w:val="25346B86"/>
    <w:multiLevelType w:val="hybridMultilevel"/>
    <w:tmpl w:val="62B8BBF8"/>
    <w:lvl w:ilvl="0" w:tplc="30BAC5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8730096"/>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DAA04ED"/>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F7F4DFD"/>
    <w:multiLevelType w:val="hybridMultilevel"/>
    <w:tmpl w:val="765E6C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427F8B"/>
    <w:multiLevelType w:val="hybridMultilevel"/>
    <w:tmpl w:val="7B887F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30042AA"/>
    <w:multiLevelType w:val="hybridMultilevel"/>
    <w:tmpl w:val="ECA2BD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41B2670"/>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4C110E8"/>
    <w:multiLevelType w:val="hybridMultilevel"/>
    <w:tmpl w:val="872C1C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8055387"/>
    <w:multiLevelType w:val="hybridMultilevel"/>
    <w:tmpl w:val="780279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B9B56A2"/>
    <w:multiLevelType w:val="hybridMultilevel"/>
    <w:tmpl w:val="777AE2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E904DDF"/>
    <w:multiLevelType w:val="hybridMultilevel"/>
    <w:tmpl w:val="ABBE1C1E"/>
    <w:lvl w:ilvl="0" w:tplc="72BE6B16">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FD76DFF"/>
    <w:multiLevelType w:val="multilevel"/>
    <w:tmpl w:val="100030DA"/>
    <w:lvl w:ilvl="0">
      <w:start w:val="1"/>
      <w:numFmt w:val="decimal"/>
      <w:suff w:val="space"/>
      <w:lvlText w:val="Hoofd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30" w15:restartNumberingAfterBreak="0">
    <w:nsid w:val="480C2DC1"/>
    <w:multiLevelType w:val="hybridMultilevel"/>
    <w:tmpl w:val="052841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8796922"/>
    <w:multiLevelType w:val="hybridMultilevel"/>
    <w:tmpl w:val="F1DE65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D095D86"/>
    <w:multiLevelType w:val="hybridMultilevel"/>
    <w:tmpl w:val="610EB2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DD5111A"/>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0F55007"/>
    <w:multiLevelType w:val="hybridMultilevel"/>
    <w:tmpl w:val="E73C99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B6D71A8"/>
    <w:multiLevelType w:val="multilevel"/>
    <w:tmpl w:val="BA22647E"/>
    <w:lvl w:ilvl="0">
      <w:numFmt w:val="bullet"/>
      <w:pStyle w:val="Lijst"/>
      <w:lvlText w:val="-"/>
      <w:lvlJc w:val="left"/>
      <w:pPr>
        <w:tabs>
          <w:tab w:val="num" w:pos="227"/>
        </w:tabs>
        <w:ind w:left="227" w:hanging="227"/>
      </w:pPr>
      <w:rPr>
        <w:rFonts w:ascii="Arial" w:hAnsi="Arial" w:hint="default"/>
        <w:i/>
        <w:sz w:val="20"/>
        <w:szCs w:val="20"/>
      </w:rPr>
    </w:lvl>
    <w:lvl w:ilvl="1">
      <w:start w:val="1"/>
      <w:numFmt w:val="bullet"/>
      <w:lvlText w:val=""/>
      <w:lvlJc w:val="left"/>
      <w:pPr>
        <w:tabs>
          <w:tab w:val="num" w:pos="454"/>
        </w:tabs>
        <w:ind w:left="454" w:hanging="227"/>
      </w:pPr>
      <w:rPr>
        <w:rFonts w:ascii="Symbol" w:hAnsi="Symbol" w:hint="default"/>
      </w:rPr>
    </w:lvl>
    <w:lvl w:ilvl="2">
      <w:start w:val="1"/>
      <w:numFmt w:val="none"/>
      <w:lvlText w:val=""/>
      <w:lvlJc w:val="left"/>
      <w:pPr>
        <w:tabs>
          <w:tab w:val="num" w:pos="1933"/>
        </w:tabs>
        <w:ind w:left="1933" w:hanging="360"/>
      </w:pPr>
      <w:rPr>
        <w:rFonts w:hint="default"/>
      </w:rPr>
    </w:lvl>
    <w:lvl w:ilvl="3">
      <w:start w:val="1"/>
      <w:numFmt w:val="none"/>
      <w:lvlText w:val=""/>
      <w:lvlJc w:val="left"/>
      <w:pPr>
        <w:tabs>
          <w:tab w:val="num" w:pos="2653"/>
        </w:tabs>
        <w:ind w:left="2653" w:hanging="360"/>
      </w:pPr>
      <w:rPr>
        <w:rFonts w:hint="default"/>
      </w:rPr>
    </w:lvl>
    <w:lvl w:ilvl="4">
      <w:start w:val="1"/>
      <w:numFmt w:val="none"/>
      <w:lvlText w:val=""/>
      <w:lvlJc w:val="left"/>
      <w:pPr>
        <w:tabs>
          <w:tab w:val="num" w:pos="3373"/>
        </w:tabs>
        <w:ind w:left="3373" w:hanging="360"/>
      </w:pPr>
      <w:rPr>
        <w:rFonts w:hint="default"/>
      </w:rPr>
    </w:lvl>
    <w:lvl w:ilvl="5">
      <w:start w:val="1"/>
      <w:numFmt w:val="none"/>
      <w:lvlText w:val=""/>
      <w:lvlJc w:val="left"/>
      <w:pPr>
        <w:tabs>
          <w:tab w:val="num" w:pos="4093"/>
        </w:tabs>
        <w:ind w:left="4093" w:hanging="360"/>
      </w:pPr>
      <w:rPr>
        <w:rFonts w:hint="default"/>
      </w:rPr>
    </w:lvl>
    <w:lvl w:ilvl="6">
      <w:start w:val="1"/>
      <w:numFmt w:val="none"/>
      <w:lvlText w:val=""/>
      <w:lvlJc w:val="left"/>
      <w:pPr>
        <w:tabs>
          <w:tab w:val="num" w:pos="4813"/>
        </w:tabs>
        <w:ind w:left="4813" w:hanging="360"/>
      </w:pPr>
      <w:rPr>
        <w:rFonts w:hint="default"/>
      </w:rPr>
    </w:lvl>
    <w:lvl w:ilvl="7">
      <w:start w:val="1"/>
      <w:numFmt w:val="none"/>
      <w:lvlText w:val=""/>
      <w:lvlJc w:val="left"/>
      <w:pPr>
        <w:tabs>
          <w:tab w:val="num" w:pos="5533"/>
        </w:tabs>
        <w:ind w:left="5533" w:hanging="360"/>
      </w:pPr>
      <w:rPr>
        <w:rFonts w:hint="default"/>
      </w:rPr>
    </w:lvl>
    <w:lvl w:ilvl="8">
      <w:start w:val="1"/>
      <w:numFmt w:val="none"/>
      <w:lvlText w:val=""/>
      <w:lvlJc w:val="left"/>
      <w:pPr>
        <w:tabs>
          <w:tab w:val="num" w:pos="6253"/>
        </w:tabs>
        <w:ind w:left="6253" w:hanging="360"/>
      </w:pPr>
      <w:rPr>
        <w:rFonts w:hint="default"/>
      </w:rPr>
    </w:lvl>
  </w:abstractNum>
  <w:abstractNum w:abstractNumId="36" w15:restartNumberingAfterBreak="0">
    <w:nsid w:val="6E963ACE"/>
    <w:multiLevelType w:val="hybridMultilevel"/>
    <w:tmpl w:val="61AC90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EF87BDC"/>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2D104D2"/>
    <w:multiLevelType w:val="hybridMultilevel"/>
    <w:tmpl w:val="3940CF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5CE3CB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A2D5510"/>
    <w:multiLevelType w:val="hybridMultilevel"/>
    <w:tmpl w:val="3C5879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4"/>
  </w:num>
  <w:num w:numId="2">
    <w:abstractNumId w:val="37"/>
  </w:num>
  <w:num w:numId="3">
    <w:abstractNumId w:val="39"/>
  </w:num>
  <w:num w:numId="4">
    <w:abstractNumId w:val="35"/>
  </w:num>
  <w:num w:numId="5">
    <w:abstractNumId w:val="17"/>
  </w:num>
  <w:num w:numId="6">
    <w:abstractNumId w:val="2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8"/>
  </w:num>
  <w:num w:numId="18">
    <w:abstractNumId w:val="16"/>
  </w:num>
  <w:num w:numId="19">
    <w:abstractNumId w:val="38"/>
  </w:num>
  <w:num w:numId="20">
    <w:abstractNumId w:val="32"/>
  </w:num>
  <w:num w:numId="21">
    <w:abstractNumId w:val="40"/>
  </w:num>
  <w:num w:numId="22">
    <w:abstractNumId w:val="33"/>
  </w:num>
  <w:num w:numId="23">
    <w:abstractNumId w:val="18"/>
  </w:num>
  <w:num w:numId="24">
    <w:abstractNumId w:val="11"/>
  </w:num>
  <w:num w:numId="25">
    <w:abstractNumId w:val="36"/>
  </w:num>
  <w:num w:numId="26">
    <w:abstractNumId w:val="26"/>
  </w:num>
  <w:num w:numId="27">
    <w:abstractNumId w:val="21"/>
  </w:num>
  <w:num w:numId="28">
    <w:abstractNumId w:val="22"/>
  </w:num>
  <w:num w:numId="29">
    <w:abstractNumId w:val="14"/>
  </w:num>
  <w:num w:numId="30">
    <w:abstractNumId w:val="15"/>
  </w:num>
  <w:num w:numId="31">
    <w:abstractNumId w:val="31"/>
  </w:num>
  <w:num w:numId="32">
    <w:abstractNumId w:val="25"/>
  </w:num>
  <w:num w:numId="33">
    <w:abstractNumId w:val="19"/>
  </w:num>
  <w:num w:numId="34">
    <w:abstractNumId w:val="12"/>
  </w:num>
  <w:num w:numId="35">
    <w:abstractNumId w:val="10"/>
  </w:num>
  <w:num w:numId="36">
    <w:abstractNumId w:val="20"/>
  </w:num>
  <w:num w:numId="37">
    <w:abstractNumId w:val="27"/>
  </w:num>
  <w:num w:numId="38">
    <w:abstractNumId w:val="13"/>
  </w:num>
  <w:num w:numId="39">
    <w:abstractNumId w:val="34"/>
  </w:num>
  <w:num w:numId="40">
    <w:abstractNumId w:val="30"/>
  </w:num>
  <w:num w:numId="4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8E6"/>
    <w:rsid w:val="00000428"/>
    <w:rsid w:val="00011D2F"/>
    <w:rsid w:val="00014629"/>
    <w:rsid w:val="00015BD8"/>
    <w:rsid w:val="0002229A"/>
    <w:rsid w:val="00027077"/>
    <w:rsid w:val="00035B2B"/>
    <w:rsid w:val="00037EF0"/>
    <w:rsid w:val="00040EAE"/>
    <w:rsid w:val="00045BCF"/>
    <w:rsid w:val="00047569"/>
    <w:rsid w:val="00062DD4"/>
    <w:rsid w:val="00065121"/>
    <w:rsid w:val="00066219"/>
    <w:rsid w:val="000733D4"/>
    <w:rsid w:val="00074361"/>
    <w:rsid w:val="00077223"/>
    <w:rsid w:val="00090A0C"/>
    <w:rsid w:val="00091C60"/>
    <w:rsid w:val="000951BE"/>
    <w:rsid w:val="000A0298"/>
    <w:rsid w:val="000A0C42"/>
    <w:rsid w:val="000A1049"/>
    <w:rsid w:val="000A3A50"/>
    <w:rsid w:val="000A3C70"/>
    <w:rsid w:val="000A432E"/>
    <w:rsid w:val="000A4A71"/>
    <w:rsid w:val="000A4D96"/>
    <w:rsid w:val="000A7149"/>
    <w:rsid w:val="000B5491"/>
    <w:rsid w:val="000C73E2"/>
    <w:rsid w:val="000D2540"/>
    <w:rsid w:val="000D265D"/>
    <w:rsid w:val="000D315B"/>
    <w:rsid w:val="000D6ED4"/>
    <w:rsid w:val="000E58AC"/>
    <w:rsid w:val="000F1EF9"/>
    <w:rsid w:val="000F2DD2"/>
    <w:rsid w:val="001066F5"/>
    <w:rsid w:val="00110A31"/>
    <w:rsid w:val="001119FA"/>
    <w:rsid w:val="00114B44"/>
    <w:rsid w:val="00115C6A"/>
    <w:rsid w:val="00117909"/>
    <w:rsid w:val="001260D0"/>
    <w:rsid w:val="001270EE"/>
    <w:rsid w:val="00127F64"/>
    <w:rsid w:val="001321A4"/>
    <w:rsid w:val="0013323C"/>
    <w:rsid w:val="00141229"/>
    <w:rsid w:val="001474BC"/>
    <w:rsid w:val="00147755"/>
    <w:rsid w:val="00150B13"/>
    <w:rsid w:val="00152FC7"/>
    <w:rsid w:val="001530EA"/>
    <w:rsid w:val="00160CDB"/>
    <w:rsid w:val="001618D0"/>
    <w:rsid w:val="00162E2F"/>
    <w:rsid w:val="001663B6"/>
    <w:rsid w:val="0017009A"/>
    <w:rsid w:val="00176E49"/>
    <w:rsid w:val="0018244F"/>
    <w:rsid w:val="00186DF9"/>
    <w:rsid w:val="0019043E"/>
    <w:rsid w:val="00195F3C"/>
    <w:rsid w:val="001966A9"/>
    <w:rsid w:val="00197374"/>
    <w:rsid w:val="001A6102"/>
    <w:rsid w:val="001B0741"/>
    <w:rsid w:val="001B6578"/>
    <w:rsid w:val="001C3D97"/>
    <w:rsid w:val="001C446D"/>
    <w:rsid w:val="001D0D89"/>
    <w:rsid w:val="001D3C0F"/>
    <w:rsid w:val="001D4D4E"/>
    <w:rsid w:val="001D539E"/>
    <w:rsid w:val="001E64FC"/>
    <w:rsid w:val="001F23D4"/>
    <w:rsid w:val="001F3E61"/>
    <w:rsid w:val="001F6B92"/>
    <w:rsid w:val="00203A71"/>
    <w:rsid w:val="00206C4A"/>
    <w:rsid w:val="002115A7"/>
    <w:rsid w:val="00214CE6"/>
    <w:rsid w:val="00234688"/>
    <w:rsid w:val="00237617"/>
    <w:rsid w:val="00247A71"/>
    <w:rsid w:val="00252479"/>
    <w:rsid w:val="002527AA"/>
    <w:rsid w:val="002555DF"/>
    <w:rsid w:val="00256A4A"/>
    <w:rsid w:val="00262520"/>
    <w:rsid w:val="002649D8"/>
    <w:rsid w:val="0027028D"/>
    <w:rsid w:val="00272393"/>
    <w:rsid w:val="0027519E"/>
    <w:rsid w:val="00276E8E"/>
    <w:rsid w:val="002817ED"/>
    <w:rsid w:val="002822D6"/>
    <w:rsid w:val="00284FD3"/>
    <w:rsid w:val="00290823"/>
    <w:rsid w:val="00290976"/>
    <w:rsid w:val="00295820"/>
    <w:rsid w:val="0029659B"/>
    <w:rsid w:val="002A45A8"/>
    <w:rsid w:val="002A68B3"/>
    <w:rsid w:val="002B589F"/>
    <w:rsid w:val="002B6F34"/>
    <w:rsid w:val="002C378D"/>
    <w:rsid w:val="002C58C6"/>
    <w:rsid w:val="002C7028"/>
    <w:rsid w:val="002C7710"/>
    <w:rsid w:val="002D0010"/>
    <w:rsid w:val="002D0FE4"/>
    <w:rsid w:val="002D1F42"/>
    <w:rsid w:val="002D33B1"/>
    <w:rsid w:val="002D3C4B"/>
    <w:rsid w:val="002D4741"/>
    <w:rsid w:val="002E2264"/>
    <w:rsid w:val="002F0FA1"/>
    <w:rsid w:val="00300400"/>
    <w:rsid w:val="00300AB8"/>
    <w:rsid w:val="0030533C"/>
    <w:rsid w:val="0030740D"/>
    <w:rsid w:val="003110E5"/>
    <w:rsid w:val="003115D6"/>
    <w:rsid w:val="00315306"/>
    <w:rsid w:val="0031542E"/>
    <w:rsid w:val="00317E54"/>
    <w:rsid w:val="0032231F"/>
    <w:rsid w:val="00322BB6"/>
    <w:rsid w:val="00330775"/>
    <w:rsid w:val="00331C40"/>
    <w:rsid w:val="00332027"/>
    <w:rsid w:val="0033250D"/>
    <w:rsid w:val="00334059"/>
    <w:rsid w:val="003378CA"/>
    <w:rsid w:val="0034065A"/>
    <w:rsid w:val="00343320"/>
    <w:rsid w:val="00344F9C"/>
    <w:rsid w:val="0034653D"/>
    <w:rsid w:val="003468AF"/>
    <w:rsid w:val="00347194"/>
    <w:rsid w:val="00347B1F"/>
    <w:rsid w:val="003528C2"/>
    <w:rsid w:val="00353556"/>
    <w:rsid w:val="003561C0"/>
    <w:rsid w:val="00357650"/>
    <w:rsid w:val="00366924"/>
    <w:rsid w:val="00370AAA"/>
    <w:rsid w:val="003748BB"/>
    <w:rsid w:val="003821A7"/>
    <w:rsid w:val="00385577"/>
    <w:rsid w:val="0039051C"/>
    <w:rsid w:val="0039186A"/>
    <w:rsid w:val="003918E6"/>
    <w:rsid w:val="003921E4"/>
    <w:rsid w:val="00392B0C"/>
    <w:rsid w:val="00392DA7"/>
    <w:rsid w:val="00392DF6"/>
    <w:rsid w:val="00394374"/>
    <w:rsid w:val="00394732"/>
    <w:rsid w:val="0039679B"/>
    <w:rsid w:val="00397221"/>
    <w:rsid w:val="003A0A7F"/>
    <w:rsid w:val="003A2117"/>
    <w:rsid w:val="003A3762"/>
    <w:rsid w:val="003A5C43"/>
    <w:rsid w:val="003A7846"/>
    <w:rsid w:val="003C2664"/>
    <w:rsid w:val="003C734F"/>
    <w:rsid w:val="003D247C"/>
    <w:rsid w:val="003D4677"/>
    <w:rsid w:val="003D7DD3"/>
    <w:rsid w:val="003E1EEB"/>
    <w:rsid w:val="003E2466"/>
    <w:rsid w:val="003E6916"/>
    <w:rsid w:val="003F35FE"/>
    <w:rsid w:val="003F5A7A"/>
    <w:rsid w:val="003F62C5"/>
    <w:rsid w:val="00400F10"/>
    <w:rsid w:val="00423298"/>
    <w:rsid w:val="00423B53"/>
    <w:rsid w:val="004301F4"/>
    <w:rsid w:val="00440847"/>
    <w:rsid w:val="004433FE"/>
    <w:rsid w:val="00464A5C"/>
    <w:rsid w:val="00474FED"/>
    <w:rsid w:val="00493A5C"/>
    <w:rsid w:val="00494C96"/>
    <w:rsid w:val="00495A0D"/>
    <w:rsid w:val="00495A85"/>
    <w:rsid w:val="00495F4C"/>
    <w:rsid w:val="0049629C"/>
    <w:rsid w:val="004A3589"/>
    <w:rsid w:val="004A5744"/>
    <w:rsid w:val="004B0B96"/>
    <w:rsid w:val="004B267E"/>
    <w:rsid w:val="004B795F"/>
    <w:rsid w:val="004C4D26"/>
    <w:rsid w:val="004C6876"/>
    <w:rsid w:val="004D571F"/>
    <w:rsid w:val="004E08DF"/>
    <w:rsid w:val="004E1461"/>
    <w:rsid w:val="004E70DC"/>
    <w:rsid w:val="004F18D1"/>
    <w:rsid w:val="004F2004"/>
    <w:rsid w:val="004F25BB"/>
    <w:rsid w:val="004F4337"/>
    <w:rsid w:val="0052574F"/>
    <w:rsid w:val="00527DDE"/>
    <w:rsid w:val="0053212E"/>
    <w:rsid w:val="005340EF"/>
    <w:rsid w:val="0054039E"/>
    <w:rsid w:val="005427FB"/>
    <w:rsid w:val="00542AD7"/>
    <w:rsid w:val="00550073"/>
    <w:rsid w:val="00556035"/>
    <w:rsid w:val="005679AE"/>
    <w:rsid w:val="00572F43"/>
    <w:rsid w:val="00580CA7"/>
    <w:rsid w:val="00581287"/>
    <w:rsid w:val="0058162E"/>
    <w:rsid w:val="00582546"/>
    <w:rsid w:val="00584D95"/>
    <w:rsid w:val="00585200"/>
    <w:rsid w:val="0058681A"/>
    <w:rsid w:val="0059000C"/>
    <w:rsid w:val="00594E14"/>
    <w:rsid w:val="00597D99"/>
    <w:rsid w:val="005A62AE"/>
    <w:rsid w:val="005A7A4C"/>
    <w:rsid w:val="005B6335"/>
    <w:rsid w:val="005D70C2"/>
    <w:rsid w:val="005F6D96"/>
    <w:rsid w:val="0060483D"/>
    <w:rsid w:val="00606F87"/>
    <w:rsid w:val="00613752"/>
    <w:rsid w:val="00615324"/>
    <w:rsid w:val="0061660F"/>
    <w:rsid w:val="00616FF6"/>
    <w:rsid w:val="006226C2"/>
    <w:rsid w:val="0062371F"/>
    <w:rsid w:val="00630B58"/>
    <w:rsid w:val="00631AEC"/>
    <w:rsid w:val="006320F7"/>
    <w:rsid w:val="00632B1B"/>
    <w:rsid w:val="00633CF5"/>
    <w:rsid w:val="0064066F"/>
    <w:rsid w:val="00641656"/>
    <w:rsid w:val="006453FE"/>
    <w:rsid w:val="00645BC0"/>
    <w:rsid w:val="00647439"/>
    <w:rsid w:val="006476B4"/>
    <w:rsid w:val="00651A9D"/>
    <w:rsid w:val="00654ACE"/>
    <w:rsid w:val="00655BBC"/>
    <w:rsid w:val="006628A4"/>
    <w:rsid w:val="00662F8C"/>
    <w:rsid w:val="00665EB0"/>
    <w:rsid w:val="006677F7"/>
    <w:rsid w:val="0067072C"/>
    <w:rsid w:val="00674835"/>
    <w:rsid w:val="00677871"/>
    <w:rsid w:val="00677FC8"/>
    <w:rsid w:val="00686DCD"/>
    <w:rsid w:val="006872D7"/>
    <w:rsid w:val="006A0E4A"/>
    <w:rsid w:val="006A45D9"/>
    <w:rsid w:val="006A5DE2"/>
    <w:rsid w:val="006A72B5"/>
    <w:rsid w:val="006B44AE"/>
    <w:rsid w:val="006B51EB"/>
    <w:rsid w:val="006B68DE"/>
    <w:rsid w:val="006C038A"/>
    <w:rsid w:val="006C04B0"/>
    <w:rsid w:val="006C3296"/>
    <w:rsid w:val="006C7134"/>
    <w:rsid w:val="006D1A9A"/>
    <w:rsid w:val="006D39ED"/>
    <w:rsid w:val="006D75A1"/>
    <w:rsid w:val="006E4989"/>
    <w:rsid w:val="006E52F3"/>
    <w:rsid w:val="006E55F1"/>
    <w:rsid w:val="006E62C0"/>
    <w:rsid w:val="006F1C55"/>
    <w:rsid w:val="006F2E8D"/>
    <w:rsid w:val="006F2FEC"/>
    <w:rsid w:val="006F3BB1"/>
    <w:rsid w:val="00705A01"/>
    <w:rsid w:val="00706F0A"/>
    <w:rsid w:val="00710C94"/>
    <w:rsid w:val="007119D8"/>
    <w:rsid w:val="007142A4"/>
    <w:rsid w:val="00714973"/>
    <w:rsid w:val="00720567"/>
    <w:rsid w:val="00725C63"/>
    <w:rsid w:val="00727D40"/>
    <w:rsid w:val="007315B9"/>
    <w:rsid w:val="007371B4"/>
    <w:rsid w:val="00737C11"/>
    <w:rsid w:val="00744822"/>
    <w:rsid w:val="007469DE"/>
    <w:rsid w:val="00753D48"/>
    <w:rsid w:val="00761E0B"/>
    <w:rsid w:val="0076452C"/>
    <w:rsid w:val="00773220"/>
    <w:rsid w:val="007740C5"/>
    <w:rsid w:val="0077415A"/>
    <w:rsid w:val="00775AEF"/>
    <w:rsid w:val="00776D0A"/>
    <w:rsid w:val="00782544"/>
    <w:rsid w:val="00782868"/>
    <w:rsid w:val="00790CDB"/>
    <w:rsid w:val="00791335"/>
    <w:rsid w:val="0079490E"/>
    <w:rsid w:val="00795985"/>
    <w:rsid w:val="00795F37"/>
    <w:rsid w:val="007A2CF1"/>
    <w:rsid w:val="007A448A"/>
    <w:rsid w:val="007A45FB"/>
    <w:rsid w:val="007A652C"/>
    <w:rsid w:val="007C4973"/>
    <w:rsid w:val="007D1811"/>
    <w:rsid w:val="007D1F92"/>
    <w:rsid w:val="007D4DE3"/>
    <w:rsid w:val="007D6778"/>
    <w:rsid w:val="007E25DD"/>
    <w:rsid w:val="007E57FF"/>
    <w:rsid w:val="007E74E0"/>
    <w:rsid w:val="007F41ED"/>
    <w:rsid w:val="007F6C10"/>
    <w:rsid w:val="00817CDB"/>
    <w:rsid w:val="00820409"/>
    <w:rsid w:val="0082799F"/>
    <w:rsid w:val="0083334B"/>
    <w:rsid w:val="008347C7"/>
    <w:rsid w:val="00835A6A"/>
    <w:rsid w:val="00844A19"/>
    <w:rsid w:val="008466FA"/>
    <w:rsid w:val="00850DDC"/>
    <w:rsid w:val="008513E6"/>
    <w:rsid w:val="008603A3"/>
    <w:rsid w:val="008626A4"/>
    <w:rsid w:val="00864CD0"/>
    <w:rsid w:val="008659B0"/>
    <w:rsid w:val="008670FE"/>
    <w:rsid w:val="008673D3"/>
    <w:rsid w:val="008675AF"/>
    <w:rsid w:val="00867C9F"/>
    <w:rsid w:val="00870C6C"/>
    <w:rsid w:val="00872681"/>
    <w:rsid w:val="008740B4"/>
    <w:rsid w:val="00883A2D"/>
    <w:rsid w:val="00887F03"/>
    <w:rsid w:val="00891679"/>
    <w:rsid w:val="00891CF2"/>
    <w:rsid w:val="008A1E57"/>
    <w:rsid w:val="008A3689"/>
    <w:rsid w:val="008A43F8"/>
    <w:rsid w:val="008A733B"/>
    <w:rsid w:val="008B5BD6"/>
    <w:rsid w:val="008B6A0C"/>
    <w:rsid w:val="008B6B41"/>
    <w:rsid w:val="008C3DD5"/>
    <w:rsid w:val="008C4BBF"/>
    <w:rsid w:val="008C71D7"/>
    <w:rsid w:val="008D2516"/>
    <w:rsid w:val="008E2608"/>
    <w:rsid w:val="008E35CC"/>
    <w:rsid w:val="008E677C"/>
    <w:rsid w:val="008E7C5E"/>
    <w:rsid w:val="008F0D6E"/>
    <w:rsid w:val="008F64EF"/>
    <w:rsid w:val="00902008"/>
    <w:rsid w:val="0090245A"/>
    <w:rsid w:val="00902896"/>
    <w:rsid w:val="00903325"/>
    <w:rsid w:val="00906AA7"/>
    <w:rsid w:val="00907CCD"/>
    <w:rsid w:val="00910EFB"/>
    <w:rsid w:val="00915607"/>
    <w:rsid w:val="00922296"/>
    <w:rsid w:val="009253B9"/>
    <w:rsid w:val="00933C84"/>
    <w:rsid w:val="00941CD0"/>
    <w:rsid w:val="00951071"/>
    <w:rsid w:val="00953C26"/>
    <w:rsid w:val="00974E6E"/>
    <w:rsid w:val="00983981"/>
    <w:rsid w:val="00994DC0"/>
    <w:rsid w:val="009A45CC"/>
    <w:rsid w:val="009A4D8D"/>
    <w:rsid w:val="009A5FED"/>
    <w:rsid w:val="009A7F41"/>
    <w:rsid w:val="009B0522"/>
    <w:rsid w:val="009B6858"/>
    <w:rsid w:val="009C292C"/>
    <w:rsid w:val="009C2D90"/>
    <w:rsid w:val="009C5524"/>
    <w:rsid w:val="009D11FD"/>
    <w:rsid w:val="009D139F"/>
    <w:rsid w:val="009D2B46"/>
    <w:rsid w:val="009D4770"/>
    <w:rsid w:val="009E2738"/>
    <w:rsid w:val="009E2BD9"/>
    <w:rsid w:val="009E5F94"/>
    <w:rsid w:val="009E6F0E"/>
    <w:rsid w:val="009F7DA2"/>
    <w:rsid w:val="00A009A4"/>
    <w:rsid w:val="00A01DCE"/>
    <w:rsid w:val="00A17477"/>
    <w:rsid w:val="00A24449"/>
    <w:rsid w:val="00A273B9"/>
    <w:rsid w:val="00A305B8"/>
    <w:rsid w:val="00A35D37"/>
    <w:rsid w:val="00A41E40"/>
    <w:rsid w:val="00A443C6"/>
    <w:rsid w:val="00A444EC"/>
    <w:rsid w:val="00A47CD9"/>
    <w:rsid w:val="00A51D52"/>
    <w:rsid w:val="00A55B6A"/>
    <w:rsid w:val="00A6081C"/>
    <w:rsid w:val="00A65C4C"/>
    <w:rsid w:val="00A662D7"/>
    <w:rsid w:val="00A6693B"/>
    <w:rsid w:val="00A71D27"/>
    <w:rsid w:val="00A71E71"/>
    <w:rsid w:val="00A72376"/>
    <w:rsid w:val="00A7490F"/>
    <w:rsid w:val="00A812C5"/>
    <w:rsid w:val="00A8389F"/>
    <w:rsid w:val="00A85F1E"/>
    <w:rsid w:val="00A87864"/>
    <w:rsid w:val="00A92156"/>
    <w:rsid w:val="00A95AF1"/>
    <w:rsid w:val="00AA1662"/>
    <w:rsid w:val="00AA3E3A"/>
    <w:rsid w:val="00AA44E6"/>
    <w:rsid w:val="00AA7E2D"/>
    <w:rsid w:val="00AB12A8"/>
    <w:rsid w:val="00AB4091"/>
    <w:rsid w:val="00AC0F49"/>
    <w:rsid w:val="00AC5F0B"/>
    <w:rsid w:val="00AC7ACA"/>
    <w:rsid w:val="00AD1AC6"/>
    <w:rsid w:val="00AE139C"/>
    <w:rsid w:val="00AE1BF7"/>
    <w:rsid w:val="00AE42C2"/>
    <w:rsid w:val="00AE4555"/>
    <w:rsid w:val="00AE52F5"/>
    <w:rsid w:val="00AF0FD4"/>
    <w:rsid w:val="00AF4399"/>
    <w:rsid w:val="00AF68CB"/>
    <w:rsid w:val="00AF69A6"/>
    <w:rsid w:val="00AF754F"/>
    <w:rsid w:val="00AF75A4"/>
    <w:rsid w:val="00B050D2"/>
    <w:rsid w:val="00B10DB2"/>
    <w:rsid w:val="00B16A60"/>
    <w:rsid w:val="00B20A65"/>
    <w:rsid w:val="00B22A0E"/>
    <w:rsid w:val="00B23570"/>
    <w:rsid w:val="00B23D12"/>
    <w:rsid w:val="00B24B13"/>
    <w:rsid w:val="00B25443"/>
    <w:rsid w:val="00B36326"/>
    <w:rsid w:val="00B37A5C"/>
    <w:rsid w:val="00B43891"/>
    <w:rsid w:val="00B47EC1"/>
    <w:rsid w:val="00B507E7"/>
    <w:rsid w:val="00B570DD"/>
    <w:rsid w:val="00B64AF9"/>
    <w:rsid w:val="00B84B29"/>
    <w:rsid w:val="00B86B52"/>
    <w:rsid w:val="00B9330C"/>
    <w:rsid w:val="00BB08A9"/>
    <w:rsid w:val="00BB3E3E"/>
    <w:rsid w:val="00BB5ED2"/>
    <w:rsid w:val="00BC099A"/>
    <w:rsid w:val="00BC145D"/>
    <w:rsid w:val="00BC7DCD"/>
    <w:rsid w:val="00BD3E70"/>
    <w:rsid w:val="00BD680B"/>
    <w:rsid w:val="00BD781B"/>
    <w:rsid w:val="00BE1A14"/>
    <w:rsid w:val="00BE66A3"/>
    <w:rsid w:val="00BE7E3E"/>
    <w:rsid w:val="00BF73D9"/>
    <w:rsid w:val="00C01503"/>
    <w:rsid w:val="00C05758"/>
    <w:rsid w:val="00C07DA6"/>
    <w:rsid w:val="00C100D0"/>
    <w:rsid w:val="00C12D9D"/>
    <w:rsid w:val="00C15705"/>
    <w:rsid w:val="00C172AE"/>
    <w:rsid w:val="00C25486"/>
    <w:rsid w:val="00C32351"/>
    <w:rsid w:val="00C41A74"/>
    <w:rsid w:val="00C532FA"/>
    <w:rsid w:val="00C60C6E"/>
    <w:rsid w:val="00C62583"/>
    <w:rsid w:val="00C643EC"/>
    <w:rsid w:val="00C91AE8"/>
    <w:rsid w:val="00C960C9"/>
    <w:rsid w:val="00CA10F1"/>
    <w:rsid w:val="00CA248B"/>
    <w:rsid w:val="00CB57E0"/>
    <w:rsid w:val="00CC1ABA"/>
    <w:rsid w:val="00CC69A1"/>
    <w:rsid w:val="00CD1E09"/>
    <w:rsid w:val="00CE08A7"/>
    <w:rsid w:val="00CE1E0A"/>
    <w:rsid w:val="00CE75C7"/>
    <w:rsid w:val="00CF1C58"/>
    <w:rsid w:val="00CF7272"/>
    <w:rsid w:val="00CF75D0"/>
    <w:rsid w:val="00CF7971"/>
    <w:rsid w:val="00D00B79"/>
    <w:rsid w:val="00D03973"/>
    <w:rsid w:val="00D13099"/>
    <w:rsid w:val="00D130FA"/>
    <w:rsid w:val="00D1314C"/>
    <w:rsid w:val="00D16506"/>
    <w:rsid w:val="00D2656D"/>
    <w:rsid w:val="00D3411F"/>
    <w:rsid w:val="00D3706F"/>
    <w:rsid w:val="00D37EF0"/>
    <w:rsid w:val="00D408B0"/>
    <w:rsid w:val="00D46DE4"/>
    <w:rsid w:val="00D50340"/>
    <w:rsid w:val="00D53E52"/>
    <w:rsid w:val="00D554E2"/>
    <w:rsid w:val="00D64A80"/>
    <w:rsid w:val="00D72DC1"/>
    <w:rsid w:val="00D72F9C"/>
    <w:rsid w:val="00D775A0"/>
    <w:rsid w:val="00DA1D4E"/>
    <w:rsid w:val="00DA4932"/>
    <w:rsid w:val="00DB0201"/>
    <w:rsid w:val="00DC3C12"/>
    <w:rsid w:val="00DD320A"/>
    <w:rsid w:val="00DD60F1"/>
    <w:rsid w:val="00DE1497"/>
    <w:rsid w:val="00DE3EA8"/>
    <w:rsid w:val="00E11120"/>
    <w:rsid w:val="00E132F7"/>
    <w:rsid w:val="00E13BF7"/>
    <w:rsid w:val="00E16088"/>
    <w:rsid w:val="00E20A82"/>
    <w:rsid w:val="00E22377"/>
    <w:rsid w:val="00E26B6B"/>
    <w:rsid w:val="00E314CF"/>
    <w:rsid w:val="00E349E9"/>
    <w:rsid w:val="00E35511"/>
    <w:rsid w:val="00E371D6"/>
    <w:rsid w:val="00E42B8C"/>
    <w:rsid w:val="00E42F21"/>
    <w:rsid w:val="00E443A4"/>
    <w:rsid w:val="00E4459E"/>
    <w:rsid w:val="00E470F9"/>
    <w:rsid w:val="00E614E4"/>
    <w:rsid w:val="00E6400B"/>
    <w:rsid w:val="00E664DE"/>
    <w:rsid w:val="00E674D2"/>
    <w:rsid w:val="00E71BDB"/>
    <w:rsid w:val="00E72AE4"/>
    <w:rsid w:val="00E73FD7"/>
    <w:rsid w:val="00E7651B"/>
    <w:rsid w:val="00E81882"/>
    <w:rsid w:val="00E84AEA"/>
    <w:rsid w:val="00E87207"/>
    <w:rsid w:val="00E90E78"/>
    <w:rsid w:val="00E959A5"/>
    <w:rsid w:val="00E96CAF"/>
    <w:rsid w:val="00EA1865"/>
    <w:rsid w:val="00EB49F4"/>
    <w:rsid w:val="00EB5F35"/>
    <w:rsid w:val="00EC5443"/>
    <w:rsid w:val="00ED0575"/>
    <w:rsid w:val="00ED5B38"/>
    <w:rsid w:val="00EF2940"/>
    <w:rsid w:val="00EF2971"/>
    <w:rsid w:val="00EF4F7B"/>
    <w:rsid w:val="00F00342"/>
    <w:rsid w:val="00F0336D"/>
    <w:rsid w:val="00F14BA9"/>
    <w:rsid w:val="00F20088"/>
    <w:rsid w:val="00F201C7"/>
    <w:rsid w:val="00F2708F"/>
    <w:rsid w:val="00F31963"/>
    <w:rsid w:val="00F33D96"/>
    <w:rsid w:val="00F36434"/>
    <w:rsid w:val="00F376C3"/>
    <w:rsid w:val="00F430DC"/>
    <w:rsid w:val="00F57C8D"/>
    <w:rsid w:val="00F620A8"/>
    <w:rsid w:val="00F632F2"/>
    <w:rsid w:val="00F63392"/>
    <w:rsid w:val="00F63693"/>
    <w:rsid w:val="00F63E36"/>
    <w:rsid w:val="00F72588"/>
    <w:rsid w:val="00F7324D"/>
    <w:rsid w:val="00F74305"/>
    <w:rsid w:val="00F82AF5"/>
    <w:rsid w:val="00F862B7"/>
    <w:rsid w:val="00F9283B"/>
    <w:rsid w:val="00F94433"/>
    <w:rsid w:val="00FA19CD"/>
    <w:rsid w:val="00FA67CA"/>
    <w:rsid w:val="00FA7253"/>
    <w:rsid w:val="00FB17F1"/>
    <w:rsid w:val="00FB702C"/>
    <w:rsid w:val="00FC2937"/>
    <w:rsid w:val="00FC46D4"/>
    <w:rsid w:val="00FC5F6D"/>
    <w:rsid w:val="00FC6177"/>
    <w:rsid w:val="00FD2552"/>
    <w:rsid w:val="00FD29B8"/>
    <w:rsid w:val="00FD36A7"/>
    <w:rsid w:val="00FD4323"/>
    <w:rsid w:val="00FD5D0F"/>
    <w:rsid w:val="00FE4505"/>
    <w:rsid w:val="00FE52F3"/>
    <w:rsid w:val="00FE58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E7453"/>
  <w15:docId w15:val="{A540C188-E9C6-4604-B9F7-9BF483CD2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F14BA9"/>
    <w:pPr>
      <w:spacing w:line="220" w:lineRule="atLeast"/>
    </w:pPr>
    <w:rPr>
      <w:rFonts w:ascii="Arial" w:hAnsi="Arial"/>
    </w:rPr>
  </w:style>
  <w:style w:type="paragraph" w:styleId="Kop1">
    <w:name w:val="heading 1"/>
    <w:basedOn w:val="Standaard"/>
    <w:next w:val="Standaard"/>
    <w:link w:val="Kop1Char"/>
    <w:qFormat/>
    <w:rsid w:val="00F14BA9"/>
    <w:pPr>
      <w:keepNext/>
      <w:pageBreakBefore/>
      <w:numPr>
        <w:numId w:val="5"/>
      </w:numPr>
      <w:spacing w:after="400"/>
      <w:outlineLvl w:val="0"/>
    </w:pPr>
    <w:rPr>
      <w:b/>
      <w:sz w:val="40"/>
    </w:rPr>
  </w:style>
  <w:style w:type="paragraph" w:styleId="Kop2">
    <w:name w:val="heading 2"/>
    <w:basedOn w:val="Paragraafnummer"/>
    <w:next w:val="Standaard"/>
    <w:link w:val="Kop2Char"/>
    <w:qFormat/>
    <w:rsid w:val="00F14BA9"/>
    <w:pPr>
      <w:keepNext/>
      <w:numPr>
        <w:ilvl w:val="1"/>
        <w:numId w:val="5"/>
      </w:numPr>
      <w:spacing w:before="480" w:after="240"/>
      <w:outlineLvl w:val="1"/>
    </w:pPr>
    <w:rPr>
      <w:b/>
      <w:sz w:val="24"/>
    </w:rPr>
  </w:style>
  <w:style w:type="paragraph" w:styleId="Kop3">
    <w:name w:val="heading 3"/>
    <w:basedOn w:val="Alineanummer"/>
    <w:next w:val="Standaard"/>
    <w:link w:val="Kop3Char"/>
    <w:qFormat/>
    <w:rsid w:val="00F14BA9"/>
    <w:pPr>
      <w:keepNext/>
      <w:numPr>
        <w:ilvl w:val="2"/>
        <w:numId w:val="5"/>
      </w:numPr>
      <w:outlineLvl w:val="2"/>
    </w:pPr>
    <w:rPr>
      <w:b/>
      <w:sz w:val="22"/>
    </w:rPr>
  </w:style>
  <w:style w:type="paragraph" w:styleId="Kop4">
    <w:name w:val="heading 4"/>
    <w:basedOn w:val="Lijst"/>
    <w:next w:val="Standaard"/>
    <w:link w:val="Kop4Char"/>
    <w:qFormat/>
    <w:rsid w:val="00F14BA9"/>
    <w:pPr>
      <w:numPr>
        <w:ilvl w:val="3"/>
        <w:numId w:val="5"/>
      </w:numPr>
      <w:outlineLvl w:val="3"/>
    </w:pPr>
    <w:rPr>
      <w:b/>
      <w:i w:val="0"/>
    </w:rPr>
  </w:style>
  <w:style w:type="paragraph" w:styleId="Kop5">
    <w:name w:val="heading 5"/>
    <w:basedOn w:val="Standaard"/>
    <w:next w:val="Standaard"/>
    <w:link w:val="Kop5Char"/>
    <w:qFormat/>
    <w:rsid w:val="00F14BA9"/>
    <w:pPr>
      <w:numPr>
        <w:ilvl w:val="4"/>
        <w:numId w:val="5"/>
      </w:numPr>
      <w:spacing w:before="480" w:after="220"/>
      <w:outlineLvl w:val="4"/>
    </w:pPr>
  </w:style>
  <w:style w:type="paragraph" w:styleId="Kop6">
    <w:name w:val="heading 6"/>
    <w:basedOn w:val="Standaard"/>
    <w:next w:val="Standaard"/>
    <w:link w:val="Kop6Char"/>
    <w:qFormat/>
    <w:rsid w:val="00F14BA9"/>
    <w:pPr>
      <w:numPr>
        <w:ilvl w:val="5"/>
        <w:numId w:val="6"/>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F14BA9"/>
    <w:pPr>
      <w:numPr>
        <w:ilvl w:val="6"/>
        <w:numId w:val="6"/>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F14BA9"/>
    <w:pPr>
      <w:numPr>
        <w:ilvl w:val="7"/>
        <w:numId w:val="6"/>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F14BA9"/>
    <w:pPr>
      <w:numPr>
        <w:ilvl w:val="8"/>
        <w:numId w:val="6"/>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F14BA9"/>
    <w:pPr>
      <w:tabs>
        <w:tab w:val="center" w:pos="4536"/>
        <w:tab w:val="right" w:pos="9072"/>
      </w:tabs>
    </w:pPr>
  </w:style>
  <w:style w:type="paragraph" w:customStyle="1" w:styleId="Footer1">
    <w:name w:val="Footer1"/>
    <w:basedOn w:val="Standaard"/>
    <w:rsid w:val="00F14BA9"/>
    <w:rPr>
      <w:sz w:val="18"/>
    </w:rPr>
  </w:style>
  <w:style w:type="paragraph" w:styleId="Voettekst">
    <w:name w:val="footer"/>
    <w:basedOn w:val="Standaard"/>
    <w:rsid w:val="00F14BA9"/>
    <w:pPr>
      <w:tabs>
        <w:tab w:val="center" w:pos="4536"/>
        <w:tab w:val="right" w:pos="9072"/>
      </w:tabs>
    </w:pPr>
  </w:style>
  <w:style w:type="paragraph" w:styleId="Ballontekst">
    <w:name w:val="Balloon Text"/>
    <w:basedOn w:val="Standaard"/>
    <w:semiHidden/>
    <w:rsid w:val="00F14BA9"/>
    <w:rPr>
      <w:rFonts w:ascii="Tahoma" w:hAnsi="Tahoma" w:cs="Tahoma"/>
      <w:sz w:val="16"/>
      <w:szCs w:val="16"/>
    </w:rPr>
  </w:style>
  <w:style w:type="table" w:styleId="Tabelraster">
    <w:name w:val="Table Grid"/>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rateFooter">
    <w:name w:val="Corporate Footer"/>
    <w:basedOn w:val="Standaard"/>
    <w:rsid w:val="00F14BA9"/>
    <w:rPr>
      <w:sz w:val="14"/>
    </w:rPr>
  </w:style>
  <w:style w:type="paragraph" w:customStyle="1" w:styleId="CorporateFooterLabel">
    <w:name w:val="Corporate Footer Label"/>
    <w:basedOn w:val="Standaard"/>
    <w:rsid w:val="00F14BA9"/>
    <w:rPr>
      <w:b/>
      <w:sz w:val="12"/>
    </w:rPr>
  </w:style>
  <w:style w:type="paragraph" w:customStyle="1" w:styleId="CorporateAddress">
    <w:name w:val="Corporate Address"/>
    <w:basedOn w:val="Standaard"/>
    <w:rsid w:val="00F14BA9"/>
    <w:rPr>
      <w:sz w:val="14"/>
    </w:rPr>
  </w:style>
  <w:style w:type="paragraph" w:customStyle="1" w:styleId="CorporateAddressLabel">
    <w:name w:val="Corporate Address Label"/>
    <w:basedOn w:val="Standaard"/>
    <w:link w:val="CorporateAddressLabelCharChar"/>
    <w:rsid w:val="00F14BA9"/>
    <w:rPr>
      <w:b/>
      <w:sz w:val="12"/>
    </w:rPr>
  </w:style>
  <w:style w:type="character" w:customStyle="1" w:styleId="CorporateAddressLabelCharChar">
    <w:name w:val="Corporate Address Label Char Char"/>
    <w:basedOn w:val="Standaardalinea-lettertype"/>
    <w:link w:val="CorporateAddressLabel"/>
    <w:rsid w:val="000A4A71"/>
    <w:rPr>
      <w:rFonts w:ascii="Arial" w:hAnsi="Arial"/>
      <w:b/>
      <w:sz w:val="12"/>
    </w:rPr>
  </w:style>
  <w:style w:type="paragraph" w:customStyle="1" w:styleId="Properties">
    <w:name w:val="Properties"/>
    <w:basedOn w:val="Standaard"/>
    <w:rsid w:val="0002229A"/>
    <w:pPr>
      <w:framePr w:w="5857" w:wrap="notBeside" w:vAnchor="page" w:hAnchor="page" w:x="1759" w:y="5501"/>
    </w:pPr>
    <w:rPr>
      <w:sz w:val="18"/>
    </w:rPr>
  </w:style>
  <w:style w:type="paragraph" w:customStyle="1" w:styleId="Voettekst1">
    <w:name w:val="Voettekst1"/>
    <w:basedOn w:val="Standaard"/>
    <w:rsid w:val="00E20A82"/>
    <w:rPr>
      <w:sz w:val="14"/>
    </w:rPr>
  </w:style>
  <w:style w:type="paragraph" w:customStyle="1" w:styleId="FooterLabel">
    <w:name w:val="FooterLabel"/>
    <w:basedOn w:val="Standaard"/>
    <w:rsid w:val="00E20A82"/>
    <w:rPr>
      <w:b/>
      <w:sz w:val="12"/>
    </w:rPr>
  </w:style>
  <w:style w:type="character" w:customStyle="1" w:styleId="Kop1Char">
    <w:name w:val="Kop 1 Char"/>
    <w:basedOn w:val="Standaardalinea-lettertype"/>
    <w:link w:val="Kop1"/>
    <w:rsid w:val="007E57FF"/>
    <w:rPr>
      <w:rFonts w:ascii="Arial" w:hAnsi="Arial"/>
      <w:b/>
      <w:sz w:val="40"/>
    </w:rPr>
  </w:style>
  <w:style w:type="character" w:customStyle="1" w:styleId="Kop2Char">
    <w:name w:val="Kop 2 Char"/>
    <w:basedOn w:val="Standaardalinea-lettertype"/>
    <w:link w:val="Kop2"/>
    <w:rsid w:val="007E57FF"/>
    <w:rPr>
      <w:rFonts w:ascii="Arial" w:hAnsi="Arial"/>
      <w:b/>
      <w:sz w:val="24"/>
    </w:rPr>
  </w:style>
  <w:style w:type="character" w:customStyle="1" w:styleId="Kop3Char">
    <w:name w:val="Kop 3 Char"/>
    <w:basedOn w:val="Standaardalinea-lettertype"/>
    <w:link w:val="Kop3"/>
    <w:rsid w:val="007E57FF"/>
    <w:rPr>
      <w:rFonts w:ascii="Arial" w:hAnsi="Arial"/>
      <w:b/>
      <w:sz w:val="22"/>
    </w:rPr>
  </w:style>
  <w:style w:type="character" w:customStyle="1" w:styleId="Kop4Char">
    <w:name w:val="Kop 4 Char"/>
    <w:basedOn w:val="Standaardalinea-lettertype"/>
    <w:link w:val="Kop4"/>
    <w:rsid w:val="007E57FF"/>
    <w:rPr>
      <w:rFonts w:ascii="Arial" w:hAnsi="Arial"/>
      <w:b/>
    </w:rPr>
  </w:style>
  <w:style w:type="character" w:styleId="Hyperlink">
    <w:name w:val="Hyperlink"/>
    <w:basedOn w:val="Standaardalinea-lettertype"/>
    <w:uiPriority w:val="99"/>
    <w:rsid w:val="00F14BA9"/>
    <w:rPr>
      <w:color w:val="0000FF"/>
      <w:u w:val="single"/>
    </w:rPr>
  </w:style>
  <w:style w:type="paragraph" w:styleId="Inhopg1">
    <w:name w:val="toc 1"/>
    <w:basedOn w:val="Standaard"/>
    <w:next w:val="Standaard"/>
    <w:uiPriority w:val="39"/>
    <w:rsid w:val="00F14BA9"/>
    <w:pPr>
      <w:spacing w:before="120" w:after="120"/>
      <w:ind w:left="567" w:hanging="567"/>
    </w:pPr>
    <w:rPr>
      <w:b/>
      <w:bCs/>
      <w:color w:val="000000"/>
      <w:sz w:val="24"/>
    </w:rPr>
  </w:style>
  <w:style w:type="numbering" w:styleId="111111">
    <w:name w:val="Outline List 2"/>
    <w:basedOn w:val="Geenlijst"/>
    <w:rsid w:val="00F14BA9"/>
    <w:pPr>
      <w:numPr>
        <w:numId w:val="1"/>
      </w:numPr>
    </w:pPr>
  </w:style>
  <w:style w:type="numbering" w:styleId="1ai">
    <w:name w:val="Outline List 1"/>
    <w:basedOn w:val="Geenlijst"/>
    <w:rsid w:val="00F14BA9"/>
    <w:pPr>
      <w:numPr>
        <w:numId w:val="2"/>
      </w:numPr>
    </w:pPr>
  </w:style>
  <w:style w:type="table" w:styleId="3D-effectenvoortabel1">
    <w:name w:val="Table 3D effects 1"/>
    <w:basedOn w:val="Standaardtabel"/>
    <w:rsid w:val="00F14BA9"/>
    <w:pPr>
      <w:spacing w:line="2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14BA9"/>
    <w:pPr>
      <w:spacing w:line="2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14BA9"/>
    <w:pPr>
      <w:spacing w:line="2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rsid w:val="00F14BA9"/>
  </w:style>
  <w:style w:type="character" w:customStyle="1" w:styleId="AanhefChar">
    <w:name w:val="Aanhef Char"/>
    <w:basedOn w:val="Standaardalinea-lettertype"/>
    <w:link w:val="Aanhef"/>
    <w:rsid w:val="00F14BA9"/>
    <w:rPr>
      <w:rFonts w:ascii="Arial" w:hAnsi="Arial"/>
    </w:rPr>
  </w:style>
  <w:style w:type="paragraph" w:styleId="Adresenvelop">
    <w:name w:val="envelope address"/>
    <w:basedOn w:val="Standaard"/>
    <w:rsid w:val="00F14BA9"/>
    <w:pPr>
      <w:framePr w:w="7920" w:h="1980" w:hRule="exact" w:hSpace="141" w:wrap="auto" w:hAnchor="page" w:xAlign="center" w:yAlign="bottom"/>
      <w:ind w:left="2880"/>
    </w:pPr>
    <w:rPr>
      <w:rFonts w:cs="Arial"/>
      <w:sz w:val="24"/>
      <w:szCs w:val="24"/>
    </w:rPr>
  </w:style>
  <w:style w:type="paragraph" w:styleId="Afsluiting">
    <w:name w:val="Closing"/>
    <w:basedOn w:val="Standaard"/>
    <w:link w:val="AfsluitingChar"/>
    <w:rsid w:val="00F14BA9"/>
    <w:pPr>
      <w:ind w:left="4252"/>
    </w:pPr>
  </w:style>
  <w:style w:type="character" w:customStyle="1" w:styleId="AfsluitingChar">
    <w:name w:val="Afsluiting Char"/>
    <w:basedOn w:val="Standaardalinea-lettertype"/>
    <w:link w:val="Afsluiting"/>
    <w:rsid w:val="00F14BA9"/>
    <w:rPr>
      <w:rFonts w:ascii="Arial" w:hAnsi="Arial"/>
    </w:rPr>
  </w:style>
  <w:style w:type="paragraph" w:styleId="Afzender">
    <w:name w:val="envelope return"/>
    <w:basedOn w:val="Standaard"/>
    <w:rsid w:val="00F14BA9"/>
    <w:rPr>
      <w:rFonts w:cs="Arial"/>
    </w:rPr>
  </w:style>
  <w:style w:type="paragraph" w:customStyle="1" w:styleId="Alineanummer">
    <w:name w:val="Alineanummer"/>
    <w:basedOn w:val="Standaard"/>
    <w:next w:val="Standaard"/>
    <w:semiHidden/>
    <w:rsid w:val="00F14BA9"/>
  </w:style>
  <w:style w:type="character" w:customStyle="1" w:styleId="Kop5Char">
    <w:name w:val="Kop 5 Char"/>
    <w:basedOn w:val="Standaardalinea-lettertype"/>
    <w:link w:val="Kop5"/>
    <w:rsid w:val="00F14BA9"/>
    <w:rPr>
      <w:rFonts w:ascii="Arial" w:hAnsi="Arial"/>
    </w:rPr>
  </w:style>
  <w:style w:type="character" w:customStyle="1" w:styleId="Kop6Char">
    <w:name w:val="Kop 6 Char"/>
    <w:basedOn w:val="Standaardalinea-lettertype"/>
    <w:link w:val="Kop6"/>
    <w:rsid w:val="00F14BA9"/>
    <w:rPr>
      <w:b/>
      <w:bCs/>
      <w:sz w:val="22"/>
      <w:szCs w:val="22"/>
    </w:rPr>
  </w:style>
  <w:style w:type="character" w:customStyle="1" w:styleId="Kop7Char">
    <w:name w:val="Kop 7 Char"/>
    <w:basedOn w:val="Standaardalinea-lettertype"/>
    <w:link w:val="Kop7"/>
    <w:rsid w:val="00F14BA9"/>
    <w:rPr>
      <w:sz w:val="24"/>
      <w:szCs w:val="24"/>
    </w:rPr>
  </w:style>
  <w:style w:type="character" w:customStyle="1" w:styleId="Kop8Char">
    <w:name w:val="Kop 8 Char"/>
    <w:basedOn w:val="Standaardalinea-lettertype"/>
    <w:link w:val="Kop8"/>
    <w:rsid w:val="00F14BA9"/>
    <w:rPr>
      <w:i/>
      <w:iCs/>
      <w:sz w:val="24"/>
      <w:szCs w:val="24"/>
    </w:rPr>
  </w:style>
  <w:style w:type="character" w:customStyle="1" w:styleId="Kop9Char">
    <w:name w:val="Kop 9 Char"/>
    <w:basedOn w:val="Standaardalinea-lettertype"/>
    <w:link w:val="Kop9"/>
    <w:rsid w:val="00F14BA9"/>
    <w:rPr>
      <w:rFonts w:ascii="Arial" w:hAnsi="Arial" w:cs="Arial"/>
      <w:sz w:val="22"/>
      <w:szCs w:val="22"/>
    </w:rPr>
  </w:style>
  <w:style w:type="numbering" w:styleId="Artikelsectie">
    <w:name w:val="Outline List 3"/>
    <w:basedOn w:val="Geenlijst"/>
    <w:rsid w:val="00F14BA9"/>
    <w:pPr>
      <w:numPr>
        <w:numId w:val="3"/>
      </w:numPr>
    </w:pPr>
  </w:style>
  <w:style w:type="paragraph" w:styleId="Berichtkop">
    <w:name w:val="Message Header"/>
    <w:basedOn w:val="Standaard"/>
    <w:link w:val="BerichtkopChar"/>
    <w:rsid w:val="00F14BA9"/>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rsid w:val="00F14BA9"/>
    <w:rPr>
      <w:rFonts w:ascii="Arial" w:hAnsi="Arial" w:cs="Arial"/>
      <w:sz w:val="24"/>
      <w:szCs w:val="24"/>
      <w:shd w:val="pct20" w:color="auto" w:fill="auto"/>
    </w:rPr>
  </w:style>
  <w:style w:type="paragraph" w:customStyle="1" w:styleId="Bijlage">
    <w:name w:val="Bijlage"/>
    <w:basedOn w:val="Kop1"/>
    <w:rsid w:val="00F14BA9"/>
    <w:pPr>
      <w:numPr>
        <w:numId w:val="0"/>
      </w:numPr>
    </w:pPr>
    <w:rPr>
      <w:szCs w:val="40"/>
    </w:rPr>
  </w:style>
  <w:style w:type="paragraph" w:styleId="Bijschrift">
    <w:name w:val="caption"/>
    <w:basedOn w:val="Standaard"/>
    <w:next w:val="Standaard"/>
    <w:qFormat/>
    <w:rsid w:val="00F14BA9"/>
    <w:pPr>
      <w:spacing w:line="260" w:lineRule="atLeast"/>
      <w:jc w:val="right"/>
    </w:pPr>
    <w:rPr>
      <w:bCs/>
      <w:i/>
      <w:spacing w:val="4"/>
    </w:rPr>
  </w:style>
  <w:style w:type="paragraph" w:styleId="Bloktekst">
    <w:name w:val="Block Text"/>
    <w:basedOn w:val="Standaard"/>
    <w:rsid w:val="00F14BA9"/>
    <w:pPr>
      <w:spacing w:after="120"/>
      <w:ind w:left="1440" w:right="1440"/>
    </w:pPr>
  </w:style>
  <w:style w:type="paragraph" w:customStyle="1" w:styleId="Copyright">
    <w:name w:val="Copyright"/>
    <w:basedOn w:val="Standaard"/>
    <w:semiHidden/>
    <w:rsid w:val="00F14BA9"/>
    <w:rPr>
      <w:i/>
    </w:rPr>
  </w:style>
  <w:style w:type="paragraph" w:styleId="Datum">
    <w:name w:val="Date"/>
    <w:basedOn w:val="Standaard"/>
    <w:next w:val="Standaard"/>
    <w:link w:val="DatumChar"/>
    <w:rsid w:val="00F14BA9"/>
  </w:style>
  <w:style w:type="character" w:customStyle="1" w:styleId="DatumChar">
    <w:name w:val="Datum Char"/>
    <w:basedOn w:val="Standaardalinea-lettertype"/>
    <w:link w:val="Datum"/>
    <w:rsid w:val="00F14BA9"/>
    <w:rPr>
      <w:rFonts w:ascii="Arial" w:hAnsi="Arial"/>
    </w:rPr>
  </w:style>
  <w:style w:type="paragraph" w:styleId="Documentstructuur">
    <w:name w:val="Document Map"/>
    <w:basedOn w:val="Standaard"/>
    <w:link w:val="DocumentstructuurChar"/>
    <w:rsid w:val="00F14BA9"/>
    <w:pPr>
      <w:shd w:val="clear" w:color="auto" w:fill="000080"/>
    </w:pPr>
    <w:rPr>
      <w:rFonts w:ascii="Tahoma" w:hAnsi="Tahoma" w:cs="Tahoma"/>
    </w:rPr>
  </w:style>
  <w:style w:type="character" w:customStyle="1" w:styleId="DocumentstructuurChar">
    <w:name w:val="Documentstructuur Char"/>
    <w:basedOn w:val="Standaardalinea-lettertype"/>
    <w:link w:val="Documentstructuur"/>
    <w:rsid w:val="00F14BA9"/>
    <w:rPr>
      <w:rFonts w:ascii="Tahoma" w:hAnsi="Tahoma" w:cs="Tahoma"/>
      <w:shd w:val="clear" w:color="auto" w:fill="000080"/>
    </w:rPr>
  </w:style>
  <w:style w:type="table" w:styleId="Eenvoudigetabel1">
    <w:name w:val="Table Simple 1"/>
    <w:basedOn w:val="Standaardtabel"/>
    <w:rsid w:val="00F14BA9"/>
    <w:pPr>
      <w:spacing w:line="2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14BA9"/>
    <w:pPr>
      <w:spacing w:line="2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14BA9"/>
    <w:pPr>
      <w:spacing w:line="2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14BA9"/>
    <w:pPr>
      <w:spacing w:line="2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14BA9"/>
  </w:style>
  <w:style w:type="character" w:customStyle="1" w:styleId="E-mailhandtekeningChar">
    <w:name w:val="E-mailhandtekening Char"/>
    <w:basedOn w:val="Standaardalinea-lettertype"/>
    <w:link w:val="E-mailhandtekening"/>
    <w:rsid w:val="00F14BA9"/>
    <w:rPr>
      <w:rFonts w:ascii="Arial" w:hAnsi="Arial"/>
    </w:rPr>
  </w:style>
  <w:style w:type="character" w:styleId="GevolgdeHyperlink">
    <w:name w:val="FollowedHyperlink"/>
    <w:basedOn w:val="Standaardalinea-lettertype"/>
    <w:rsid w:val="00F14BA9"/>
    <w:rPr>
      <w:color w:val="800080"/>
      <w:u w:val="single"/>
    </w:rPr>
  </w:style>
  <w:style w:type="paragraph" w:styleId="Handtekening">
    <w:name w:val="Signature"/>
    <w:basedOn w:val="Standaard"/>
    <w:link w:val="HandtekeningChar"/>
    <w:rsid w:val="00F14BA9"/>
    <w:pPr>
      <w:ind w:left="4252"/>
    </w:pPr>
  </w:style>
  <w:style w:type="character" w:customStyle="1" w:styleId="HandtekeningChar">
    <w:name w:val="Handtekening Char"/>
    <w:basedOn w:val="Standaardalinea-lettertype"/>
    <w:link w:val="Handtekening"/>
    <w:rsid w:val="00F14BA9"/>
    <w:rPr>
      <w:rFonts w:ascii="Arial" w:hAnsi="Arial"/>
    </w:rPr>
  </w:style>
  <w:style w:type="paragraph" w:customStyle="1" w:styleId="Hoofdstuknummer">
    <w:name w:val="Hoofdstuknummer"/>
    <w:basedOn w:val="Standaard"/>
    <w:next w:val="Standaard"/>
    <w:semiHidden/>
    <w:rsid w:val="00F14BA9"/>
    <w:pPr>
      <w:keepNext/>
      <w:pageBreakBefore/>
      <w:spacing w:after="400"/>
    </w:pPr>
    <w:rPr>
      <w:b/>
      <w:sz w:val="40"/>
    </w:rPr>
  </w:style>
  <w:style w:type="paragraph" w:styleId="HTML-voorafopgemaakt">
    <w:name w:val="HTML Preformatted"/>
    <w:basedOn w:val="Standaard"/>
    <w:link w:val="HTML-voorafopgemaaktChar"/>
    <w:rsid w:val="00F14BA9"/>
    <w:rPr>
      <w:rFonts w:ascii="Courier New" w:hAnsi="Courier New" w:cs="Courier New"/>
    </w:rPr>
  </w:style>
  <w:style w:type="character" w:customStyle="1" w:styleId="HTML-voorafopgemaaktChar">
    <w:name w:val="HTML - vooraf opgemaakt Char"/>
    <w:basedOn w:val="Standaardalinea-lettertype"/>
    <w:link w:val="HTML-voorafopgemaakt"/>
    <w:rsid w:val="00F14BA9"/>
    <w:rPr>
      <w:rFonts w:ascii="Courier New" w:hAnsi="Courier New" w:cs="Courier New"/>
    </w:rPr>
  </w:style>
  <w:style w:type="character" w:styleId="HTMLCode">
    <w:name w:val="HTML Code"/>
    <w:basedOn w:val="Standaardalinea-lettertype"/>
    <w:rsid w:val="00F14BA9"/>
    <w:rPr>
      <w:rFonts w:ascii="Courier New" w:hAnsi="Courier New" w:cs="Courier New"/>
      <w:sz w:val="20"/>
      <w:szCs w:val="20"/>
    </w:rPr>
  </w:style>
  <w:style w:type="character" w:styleId="HTMLDefinition">
    <w:name w:val="HTML Definition"/>
    <w:basedOn w:val="Standaardalinea-lettertype"/>
    <w:rsid w:val="00F14BA9"/>
    <w:rPr>
      <w:i/>
      <w:iCs/>
    </w:rPr>
  </w:style>
  <w:style w:type="character" w:styleId="HTMLVariable">
    <w:name w:val="HTML Variable"/>
    <w:basedOn w:val="Standaardalinea-lettertype"/>
    <w:rsid w:val="00F14BA9"/>
    <w:rPr>
      <w:i/>
      <w:iCs/>
    </w:rPr>
  </w:style>
  <w:style w:type="character" w:styleId="HTML-acroniem">
    <w:name w:val="HTML Acronym"/>
    <w:basedOn w:val="Standaardalinea-lettertype"/>
    <w:rsid w:val="00F14BA9"/>
  </w:style>
  <w:style w:type="paragraph" w:styleId="HTML-adres">
    <w:name w:val="HTML Address"/>
    <w:basedOn w:val="Standaard"/>
    <w:link w:val="HTML-adresChar"/>
    <w:rsid w:val="00F14BA9"/>
    <w:rPr>
      <w:i/>
      <w:iCs/>
    </w:rPr>
  </w:style>
  <w:style w:type="character" w:customStyle="1" w:styleId="HTML-adresChar">
    <w:name w:val="HTML-adres Char"/>
    <w:basedOn w:val="Standaardalinea-lettertype"/>
    <w:link w:val="HTML-adres"/>
    <w:rsid w:val="00F14BA9"/>
    <w:rPr>
      <w:rFonts w:ascii="Arial" w:hAnsi="Arial"/>
      <w:i/>
      <w:iCs/>
    </w:rPr>
  </w:style>
  <w:style w:type="character" w:styleId="HTML-citaat">
    <w:name w:val="HTML Cite"/>
    <w:basedOn w:val="Standaardalinea-lettertype"/>
    <w:rsid w:val="00F14BA9"/>
    <w:rPr>
      <w:i/>
      <w:iCs/>
    </w:rPr>
  </w:style>
  <w:style w:type="character" w:styleId="HTML-schrijfmachine">
    <w:name w:val="HTML Typewriter"/>
    <w:basedOn w:val="Standaardalinea-lettertype"/>
    <w:rsid w:val="00F14BA9"/>
    <w:rPr>
      <w:rFonts w:ascii="Courier New" w:hAnsi="Courier New" w:cs="Courier New"/>
      <w:sz w:val="20"/>
      <w:szCs w:val="20"/>
    </w:rPr>
  </w:style>
  <w:style w:type="character" w:styleId="HTML-toetsenbord">
    <w:name w:val="HTML Keyboard"/>
    <w:basedOn w:val="Standaardalinea-lettertype"/>
    <w:rsid w:val="00F14BA9"/>
    <w:rPr>
      <w:rFonts w:ascii="Courier New" w:hAnsi="Courier New" w:cs="Courier New"/>
      <w:sz w:val="20"/>
      <w:szCs w:val="20"/>
    </w:rPr>
  </w:style>
  <w:style w:type="character" w:styleId="HTML-voorbeeld">
    <w:name w:val="HTML Sample"/>
    <w:basedOn w:val="Standaardalinea-lettertype"/>
    <w:rsid w:val="00F14BA9"/>
    <w:rPr>
      <w:rFonts w:ascii="Courier New" w:hAnsi="Courier New" w:cs="Courier New"/>
    </w:rPr>
  </w:style>
  <w:style w:type="paragraph" w:styleId="Inhopg2">
    <w:name w:val="toc 2"/>
    <w:basedOn w:val="Inhopg1"/>
    <w:next w:val="Standaard"/>
    <w:uiPriority w:val="39"/>
    <w:rsid w:val="00F14BA9"/>
    <w:pPr>
      <w:spacing w:before="0" w:after="0"/>
      <w:ind w:left="1247" w:hanging="680"/>
    </w:pPr>
    <w:rPr>
      <w:b w:val="0"/>
      <w:sz w:val="20"/>
      <w:szCs w:val="24"/>
    </w:rPr>
  </w:style>
  <w:style w:type="paragraph" w:styleId="Inhopg3">
    <w:name w:val="toc 3"/>
    <w:basedOn w:val="Inhopg2"/>
    <w:next w:val="Standaard"/>
    <w:uiPriority w:val="39"/>
    <w:rsid w:val="00F14BA9"/>
    <w:pPr>
      <w:ind w:left="2154" w:hanging="907"/>
    </w:pPr>
    <w:rPr>
      <w:iCs/>
    </w:rPr>
  </w:style>
  <w:style w:type="paragraph" w:styleId="Inhopg4">
    <w:name w:val="toc 4"/>
    <w:basedOn w:val="Standaard"/>
    <w:next w:val="Standaard"/>
    <w:rsid w:val="00F14BA9"/>
    <w:pPr>
      <w:ind w:left="3261" w:hanging="1106"/>
    </w:pPr>
    <w:rPr>
      <w:b/>
      <w:szCs w:val="18"/>
    </w:rPr>
  </w:style>
  <w:style w:type="paragraph" w:styleId="Inhopg5">
    <w:name w:val="toc 5"/>
    <w:basedOn w:val="Standaard"/>
    <w:next w:val="Standaard"/>
    <w:rsid w:val="00F14BA9"/>
    <w:pPr>
      <w:ind w:left="4649" w:hanging="1389"/>
    </w:pPr>
    <w:rPr>
      <w:szCs w:val="18"/>
    </w:rPr>
  </w:style>
  <w:style w:type="paragraph" w:styleId="Inhopg6">
    <w:name w:val="toc 6"/>
    <w:basedOn w:val="Standaard"/>
    <w:next w:val="Standaard"/>
    <w:autoRedefine/>
    <w:rsid w:val="00F14BA9"/>
    <w:pPr>
      <w:ind w:left="1000"/>
    </w:pPr>
    <w:rPr>
      <w:sz w:val="18"/>
      <w:szCs w:val="18"/>
    </w:rPr>
  </w:style>
  <w:style w:type="paragraph" w:styleId="Inhopg7">
    <w:name w:val="toc 7"/>
    <w:basedOn w:val="Standaard"/>
    <w:next w:val="Standaard"/>
    <w:autoRedefine/>
    <w:rsid w:val="00F14BA9"/>
    <w:pPr>
      <w:ind w:left="1200"/>
    </w:pPr>
    <w:rPr>
      <w:sz w:val="18"/>
      <w:szCs w:val="18"/>
    </w:rPr>
  </w:style>
  <w:style w:type="paragraph" w:styleId="Inhopg8">
    <w:name w:val="toc 8"/>
    <w:basedOn w:val="Standaard"/>
    <w:next w:val="Standaard"/>
    <w:autoRedefine/>
    <w:rsid w:val="00F14BA9"/>
    <w:pPr>
      <w:ind w:left="1400"/>
    </w:pPr>
    <w:rPr>
      <w:sz w:val="18"/>
      <w:szCs w:val="18"/>
    </w:rPr>
  </w:style>
  <w:style w:type="paragraph" w:styleId="Inhopg9">
    <w:name w:val="toc 9"/>
    <w:basedOn w:val="Standaard"/>
    <w:next w:val="Standaard"/>
    <w:autoRedefine/>
    <w:rsid w:val="00F14BA9"/>
    <w:pPr>
      <w:ind w:left="1600"/>
    </w:pPr>
    <w:rPr>
      <w:sz w:val="18"/>
      <w:szCs w:val="18"/>
    </w:rPr>
  </w:style>
  <w:style w:type="paragraph" w:customStyle="1" w:styleId="Intro">
    <w:name w:val="Intro"/>
    <w:basedOn w:val="Standaard"/>
    <w:next w:val="Standaard"/>
    <w:rsid w:val="00F14BA9"/>
    <w:pPr>
      <w:spacing w:after="240"/>
    </w:pPr>
    <w:rPr>
      <w:b/>
    </w:rPr>
  </w:style>
  <w:style w:type="table" w:styleId="Klassieketabel1">
    <w:name w:val="Table Classic 1"/>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14BA9"/>
    <w:pPr>
      <w:spacing w:line="2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14BA9"/>
    <w:pPr>
      <w:spacing w:line="2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F14BA9"/>
    <w:pPr>
      <w:spacing w:line="2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14BA9"/>
    <w:pPr>
      <w:spacing w:line="2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14BA9"/>
    <w:pPr>
      <w:spacing w:line="2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Paragraafnummer">
    <w:name w:val="Paragraafnummer"/>
    <w:basedOn w:val="Standaard"/>
    <w:next w:val="Standaard"/>
    <w:semiHidden/>
    <w:rsid w:val="00F14BA9"/>
  </w:style>
  <w:style w:type="paragraph" w:styleId="Lijst">
    <w:name w:val="List"/>
    <w:aliases w:val="Opsomming"/>
    <w:basedOn w:val="Standaard"/>
    <w:rsid w:val="00F14BA9"/>
    <w:pPr>
      <w:numPr>
        <w:numId w:val="4"/>
      </w:numPr>
    </w:pPr>
    <w:rPr>
      <w:i/>
    </w:rPr>
  </w:style>
  <w:style w:type="paragraph" w:styleId="Lijst2">
    <w:name w:val="List 2"/>
    <w:basedOn w:val="Standaard"/>
    <w:rsid w:val="00F14BA9"/>
    <w:pPr>
      <w:ind w:left="566" w:hanging="283"/>
    </w:pPr>
  </w:style>
  <w:style w:type="paragraph" w:styleId="Lijst3">
    <w:name w:val="List 3"/>
    <w:basedOn w:val="Standaard"/>
    <w:rsid w:val="00F14BA9"/>
    <w:pPr>
      <w:ind w:left="849" w:hanging="283"/>
    </w:pPr>
  </w:style>
  <w:style w:type="paragraph" w:styleId="Lijst4">
    <w:name w:val="List 4"/>
    <w:basedOn w:val="Standaard"/>
    <w:rsid w:val="00F14BA9"/>
    <w:pPr>
      <w:ind w:left="1132" w:hanging="283"/>
    </w:pPr>
  </w:style>
  <w:style w:type="paragraph" w:styleId="Lijst5">
    <w:name w:val="List 5"/>
    <w:basedOn w:val="Standaard"/>
    <w:rsid w:val="00F14BA9"/>
    <w:pPr>
      <w:ind w:left="1415" w:hanging="283"/>
    </w:pPr>
  </w:style>
  <w:style w:type="paragraph" w:styleId="Lijstopsomteken">
    <w:name w:val="List Bullet"/>
    <w:basedOn w:val="Standaard"/>
    <w:rsid w:val="00F14BA9"/>
    <w:pPr>
      <w:numPr>
        <w:numId w:val="7"/>
      </w:numPr>
    </w:pPr>
  </w:style>
  <w:style w:type="paragraph" w:styleId="Lijstopsomteken2">
    <w:name w:val="List Bullet 2"/>
    <w:basedOn w:val="Standaard"/>
    <w:rsid w:val="00F14BA9"/>
    <w:pPr>
      <w:numPr>
        <w:numId w:val="8"/>
      </w:numPr>
    </w:pPr>
  </w:style>
  <w:style w:type="paragraph" w:styleId="Lijstopsomteken3">
    <w:name w:val="List Bullet 3"/>
    <w:basedOn w:val="Standaard"/>
    <w:rsid w:val="00F14BA9"/>
    <w:pPr>
      <w:numPr>
        <w:numId w:val="9"/>
      </w:numPr>
    </w:pPr>
  </w:style>
  <w:style w:type="paragraph" w:styleId="Lijstopsomteken4">
    <w:name w:val="List Bullet 4"/>
    <w:basedOn w:val="Standaard"/>
    <w:rsid w:val="00F14BA9"/>
    <w:pPr>
      <w:numPr>
        <w:numId w:val="10"/>
      </w:numPr>
    </w:pPr>
  </w:style>
  <w:style w:type="paragraph" w:styleId="Lijstopsomteken5">
    <w:name w:val="List Bullet 5"/>
    <w:basedOn w:val="Standaard"/>
    <w:rsid w:val="00F14BA9"/>
    <w:pPr>
      <w:numPr>
        <w:numId w:val="11"/>
      </w:numPr>
    </w:pPr>
  </w:style>
  <w:style w:type="paragraph" w:styleId="Lijstnummering">
    <w:name w:val="List Number"/>
    <w:basedOn w:val="Standaard"/>
    <w:rsid w:val="00F14BA9"/>
    <w:pPr>
      <w:numPr>
        <w:numId w:val="12"/>
      </w:numPr>
    </w:pPr>
  </w:style>
  <w:style w:type="paragraph" w:styleId="Lijstnummering2">
    <w:name w:val="List Number 2"/>
    <w:basedOn w:val="Standaard"/>
    <w:rsid w:val="00F14BA9"/>
    <w:pPr>
      <w:numPr>
        <w:numId w:val="13"/>
      </w:numPr>
    </w:pPr>
  </w:style>
  <w:style w:type="paragraph" w:styleId="Lijstnummering3">
    <w:name w:val="List Number 3"/>
    <w:basedOn w:val="Standaard"/>
    <w:rsid w:val="00F14BA9"/>
    <w:pPr>
      <w:numPr>
        <w:numId w:val="14"/>
      </w:numPr>
    </w:pPr>
  </w:style>
  <w:style w:type="paragraph" w:styleId="Lijstnummering4">
    <w:name w:val="List Number 4"/>
    <w:basedOn w:val="Standaard"/>
    <w:rsid w:val="00F14BA9"/>
    <w:pPr>
      <w:numPr>
        <w:numId w:val="15"/>
      </w:numPr>
    </w:pPr>
  </w:style>
  <w:style w:type="paragraph" w:styleId="Lijstnummering5">
    <w:name w:val="List Number 5"/>
    <w:basedOn w:val="Standaard"/>
    <w:rsid w:val="00F14BA9"/>
    <w:pPr>
      <w:numPr>
        <w:numId w:val="16"/>
      </w:numPr>
    </w:pPr>
  </w:style>
  <w:style w:type="paragraph" w:styleId="Lijstvoortzetting">
    <w:name w:val="List Continue"/>
    <w:basedOn w:val="Standaard"/>
    <w:rsid w:val="00F14BA9"/>
    <w:pPr>
      <w:spacing w:after="120"/>
      <w:ind w:left="283"/>
    </w:pPr>
  </w:style>
  <w:style w:type="paragraph" w:styleId="Lijstvoortzetting2">
    <w:name w:val="List Continue 2"/>
    <w:basedOn w:val="Standaard"/>
    <w:rsid w:val="00F14BA9"/>
    <w:pPr>
      <w:spacing w:after="120"/>
      <w:ind w:left="566"/>
    </w:pPr>
  </w:style>
  <w:style w:type="paragraph" w:styleId="Lijstvoortzetting3">
    <w:name w:val="List Continue 3"/>
    <w:basedOn w:val="Standaard"/>
    <w:rsid w:val="00F14BA9"/>
    <w:pPr>
      <w:spacing w:after="120"/>
      <w:ind w:left="849"/>
    </w:pPr>
  </w:style>
  <w:style w:type="paragraph" w:styleId="Lijstvoortzetting4">
    <w:name w:val="List Continue 4"/>
    <w:basedOn w:val="Standaard"/>
    <w:rsid w:val="00F14BA9"/>
    <w:pPr>
      <w:spacing w:after="120"/>
      <w:ind w:left="1132"/>
    </w:pPr>
  </w:style>
  <w:style w:type="paragraph" w:styleId="Lijstvoortzetting5">
    <w:name w:val="List Continue 5"/>
    <w:basedOn w:val="Standaard"/>
    <w:rsid w:val="00F14BA9"/>
    <w:pPr>
      <w:spacing w:after="120"/>
      <w:ind w:left="1415"/>
    </w:pPr>
  </w:style>
  <w:style w:type="character" w:styleId="Nadruk">
    <w:name w:val="Emphasis"/>
    <w:basedOn w:val="Standaardalinea-lettertype"/>
    <w:qFormat/>
    <w:rsid w:val="00F14BA9"/>
    <w:rPr>
      <w:i/>
      <w:iCs/>
    </w:rPr>
  </w:style>
  <w:style w:type="paragraph" w:styleId="Normaalweb">
    <w:name w:val="Normal (Web)"/>
    <w:basedOn w:val="Standaard"/>
    <w:rsid w:val="00F14BA9"/>
    <w:rPr>
      <w:rFonts w:ascii="Times New Roman" w:hAnsi="Times New Roman"/>
      <w:sz w:val="24"/>
      <w:szCs w:val="24"/>
    </w:rPr>
  </w:style>
  <w:style w:type="paragraph" w:styleId="Notitiekop">
    <w:name w:val="Note Heading"/>
    <w:basedOn w:val="Standaard"/>
    <w:next w:val="Standaard"/>
    <w:link w:val="NotitiekopChar"/>
    <w:rsid w:val="00F14BA9"/>
  </w:style>
  <w:style w:type="character" w:customStyle="1" w:styleId="NotitiekopChar">
    <w:name w:val="Notitiekop Char"/>
    <w:basedOn w:val="Standaardalinea-lettertype"/>
    <w:link w:val="Notitiekop"/>
    <w:rsid w:val="00F14BA9"/>
    <w:rPr>
      <w:rFonts w:ascii="Arial" w:hAnsi="Arial"/>
    </w:rPr>
  </w:style>
  <w:style w:type="character" w:styleId="Paginanummer">
    <w:name w:val="page number"/>
    <w:basedOn w:val="Standaardalinea-lettertype"/>
    <w:rsid w:val="00F14BA9"/>
  </w:style>
  <w:style w:type="paragraph" w:styleId="Plattetekst">
    <w:name w:val="Body Text"/>
    <w:basedOn w:val="Standaard"/>
    <w:link w:val="PlattetekstChar"/>
    <w:rsid w:val="00F14BA9"/>
    <w:pPr>
      <w:spacing w:after="120"/>
    </w:pPr>
  </w:style>
  <w:style w:type="character" w:customStyle="1" w:styleId="PlattetekstChar">
    <w:name w:val="Platte tekst Char"/>
    <w:basedOn w:val="Standaardalinea-lettertype"/>
    <w:link w:val="Plattetekst"/>
    <w:rsid w:val="00F14BA9"/>
    <w:rPr>
      <w:rFonts w:ascii="Arial" w:hAnsi="Arial"/>
    </w:rPr>
  </w:style>
  <w:style w:type="paragraph" w:styleId="Plattetekst2">
    <w:name w:val="Body Text 2"/>
    <w:basedOn w:val="Standaard"/>
    <w:link w:val="Plattetekst2Char"/>
    <w:rsid w:val="00F14BA9"/>
    <w:pPr>
      <w:spacing w:after="120" w:line="480" w:lineRule="auto"/>
    </w:pPr>
  </w:style>
  <w:style w:type="character" w:customStyle="1" w:styleId="Plattetekst2Char">
    <w:name w:val="Platte tekst 2 Char"/>
    <w:basedOn w:val="Standaardalinea-lettertype"/>
    <w:link w:val="Plattetekst2"/>
    <w:rsid w:val="00F14BA9"/>
    <w:rPr>
      <w:rFonts w:ascii="Arial" w:hAnsi="Arial"/>
    </w:rPr>
  </w:style>
  <w:style w:type="paragraph" w:styleId="Plattetekst3">
    <w:name w:val="Body Text 3"/>
    <w:basedOn w:val="Standaard"/>
    <w:link w:val="Plattetekst3Char"/>
    <w:rsid w:val="00F14BA9"/>
    <w:pPr>
      <w:spacing w:after="120"/>
    </w:pPr>
    <w:rPr>
      <w:sz w:val="16"/>
      <w:szCs w:val="16"/>
    </w:rPr>
  </w:style>
  <w:style w:type="character" w:customStyle="1" w:styleId="Plattetekst3Char">
    <w:name w:val="Platte tekst 3 Char"/>
    <w:basedOn w:val="Standaardalinea-lettertype"/>
    <w:link w:val="Plattetekst3"/>
    <w:rsid w:val="00F14BA9"/>
    <w:rPr>
      <w:rFonts w:ascii="Arial" w:hAnsi="Arial"/>
      <w:sz w:val="16"/>
      <w:szCs w:val="16"/>
    </w:rPr>
  </w:style>
  <w:style w:type="paragraph" w:styleId="Platteteksteersteinspringing">
    <w:name w:val="Body Text First Indent"/>
    <w:basedOn w:val="Plattetekst"/>
    <w:link w:val="PlatteteksteersteinspringingChar"/>
    <w:rsid w:val="00F14BA9"/>
    <w:pPr>
      <w:ind w:firstLine="210"/>
    </w:pPr>
  </w:style>
  <w:style w:type="character" w:customStyle="1" w:styleId="PlatteteksteersteinspringingChar">
    <w:name w:val="Platte tekst eerste inspringing Char"/>
    <w:basedOn w:val="PlattetekstChar"/>
    <w:link w:val="Platteteksteersteinspringing"/>
    <w:rsid w:val="00F14BA9"/>
    <w:rPr>
      <w:rFonts w:ascii="Arial" w:hAnsi="Arial"/>
    </w:rPr>
  </w:style>
  <w:style w:type="paragraph" w:styleId="Plattetekstinspringen">
    <w:name w:val="Body Text Indent"/>
    <w:basedOn w:val="Standaard"/>
    <w:link w:val="PlattetekstinspringenChar"/>
    <w:rsid w:val="00F14BA9"/>
    <w:pPr>
      <w:spacing w:after="120"/>
      <w:ind w:left="283"/>
    </w:pPr>
  </w:style>
  <w:style w:type="character" w:customStyle="1" w:styleId="PlattetekstinspringenChar">
    <w:name w:val="Platte tekst inspringen Char"/>
    <w:basedOn w:val="Standaardalinea-lettertype"/>
    <w:link w:val="Plattetekstinspringen"/>
    <w:rsid w:val="00F14BA9"/>
    <w:rPr>
      <w:rFonts w:ascii="Arial" w:hAnsi="Arial"/>
    </w:rPr>
  </w:style>
  <w:style w:type="paragraph" w:styleId="Platteteksteersteinspringing2">
    <w:name w:val="Body Text First Indent 2"/>
    <w:basedOn w:val="Plattetekstinspringen"/>
    <w:link w:val="Platteteksteersteinspringing2Char"/>
    <w:rsid w:val="00F14BA9"/>
    <w:pPr>
      <w:ind w:firstLine="210"/>
    </w:pPr>
  </w:style>
  <w:style w:type="character" w:customStyle="1" w:styleId="Platteteksteersteinspringing2Char">
    <w:name w:val="Platte tekst eerste inspringing 2 Char"/>
    <w:basedOn w:val="PlattetekstinspringenChar"/>
    <w:link w:val="Platteteksteersteinspringing2"/>
    <w:rsid w:val="00F14BA9"/>
    <w:rPr>
      <w:rFonts w:ascii="Arial" w:hAnsi="Arial"/>
    </w:rPr>
  </w:style>
  <w:style w:type="paragraph" w:styleId="Plattetekstinspringen2">
    <w:name w:val="Body Text Indent 2"/>
    <w:basedOn w:val="Standaard"/>
    <w:link w:val="Plattetekstinspringen2Char"/>
    <w:rsid w:val="00F14BA9"/>
    <w:pPr>
      <w:spacing w:after="120" w:line="480" w:lineRule="auto"/>
      <w:ind w:left="283"/>
    </w:pPr>
  </w:style>
  <w:style w:type="character" w:customStyle="1" w:styleId="Plattetekstinspringen2Char">
    <w:name w:val="Platte tekst inspringen 2 Char"/>
    <w:basedOn w:val="Standaardalinea-lettertype"/>
    <w:link w:val="Plattetekstinspringen2"/>
    <w:rsid w:val="00F14BA9"/>
    <w:rPr>
      <w:rFonts w:ascii="Arial" w:hAnsi="Arial"/>
    </w:rPr>
  </w:style>
  <w:style w:type="paragraph" w:styleId="Plattetekstinspringen3">
    <w:name w:val="Body Text Indent 3"/>
    <w:basedOn w:val="Standaard"/>
    <w:link w:val="Plattetekstinspringen3Char"/>
    <w:rsid w:val="00F14BA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F14BA9"/>
    <w:rPr>
      <w:rFonts w:ascii="Arial" w:hAnsi="Arial"/>
      <w:sz w:val="16"/>
      <w:szCs w:val="16"/>
    </w:rPr>
  </w:style>
  <w:style w:type="table" w:styleId="Professioneletabel">
    <w:name w:val="Table Professional"/>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F14BA9"/>
  </w:style>
  <w:style w:type="paragraph" w:styleId="Standaardinspringing">
    <w:name w:val="Normal Indent"/>
    <w:basedOn w:val="Standaard"/>
    <w:rsid w:val="00F14BA9"/>
    <w:pPr>
      <w:ind w:left="708"/>
    </w:pPr>
  </w:style>
  <w:style w:type="paragraph" w:styleId="Ondertitel">
    <w:name w:val="Subtitle"/>
    <w:basedOn w:val="Standaard"/>
    <w:link w:val="OndertitelChar"/>
    <w:qFormat/>
    <w:rsid w:val="00F14BA9"/>
    <w:pPr>
      <w:spacing w:after="60"/>
      <w:jc w:val="center"/>
      <w:outlineLvl w:val="1"/>
    </w:pPr>
    <w:rPr>
      <w:rFonts w:cs="Arial"/>
      <w:sz w:val="24"/>
      <w:szCs w:val="24"/>
    </w:rPr>
  </w:style>
  <w:style w:type="character" w:customStyle="1" w:styleId="OndertitelChar">
    <w:name w:val="Ondertitel Char"/>
    <w:basedOn w:val="Standaardalinea-lettertype"/>
    <w:link w:val="Ondertitel"/>
    <w:rsid w:val="00F14BA9"/>
    <w:rPr>
      <w:rFonts w:ascii="Arial" w:hAnsi="Arial" w:cs="Arial"/>
      <w:sz w:val="24"/>
      <w:szCs w:val="24"/>
    </w:rPr>
  </w:style>
  <w:style w:type="table" w:styleId="Tabelkolommen1">
    <w:name w:val="Table Columns 1"/>
    <w:basedOn w:val="Standaardtabel"/>
    <w:rsid w:val="00F14BA9"/>
    <w:pPr>
      <w:spacing w:line="2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14BA9"/>
    <w:pPr>
      <w:spacing w:line="2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14BA9"/>
    <w:pPr>
      <w:spacing w:line="2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14BA9"/>
    <w:pPr>
      <w:spacing w:line="2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14BA9"/>
    <w:pPr>
      <w:spacing w:line="2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14BA9"/>
    <w:pPr>
      <w:spacing w:line="2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14BA9"/>
    <w:pPr>
      <w:spacing w:line="2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14BA9"/>
    <w:pPr>
      <w:spacing w:line="2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14BA9"/>
    <w:pPr>
      <w:spacing w:line="2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14BA9"/>
    <w:pPr>
      <w:spacing w:line="2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14BA9"/>
    <w:pPr>
      <w:spacing w:line="2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14BA9"/>
    <w:pPr>
      <w:spacing w:line="2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14BA9"/>
    <w:pPr>
      <w:spacing w:line="2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14BA9"/>
    <w:pPr>
      <w:spacing w:line="2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F14BA9"/>
    <w:rPr>
      <w:rFonts w:ascii="Courier New" w:hAnsi="Courier New" w:cs="Courier New"/>
    </w:rPr>
  </w:style>
  <w:style w:type="character" w:customStyle="1" w:styleId="TekstzonderopmaakChar">
    <w:name w:val="Tekst zonder opmaak Char"/>
    <w:basedOn w:val="Standaardalinea-lettertype"/>
    <w:link w:val="Tekstzonderopmaak"/>
    <w:rsid w:val="00F14BA9"/>
    <w:rPr>
      <w:rFonts w:ascii="Courier New" w:hAnsi="Courier New" w:cs="Courier New"/>
    </w:rPr>
  </w:style>
  <w:style w:type="paragraph" w:styleId="Titel">
    <w:name w:val="Title"/>
    <w:basedOn w:val="Standaard"/>
    <w:link w:val="TitelChar"/>
    <w:qFormat/>
    <w:rsid w:val="00F14BA9"/>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F14BA9"/>
    <w:rPr>
      <w:rFonts w:ascii="Arial" w:hAnsi="Arial" w:cs="Arial"/>
      <w:b/>
      <w:bCs/>
      <w:kern w:val="28"/>
      <w:sz w:val="32"/>
      <w:szCs w:val="32"/>
    </w:rPr>
  </w:style>
  <w:style w:type="paragraph" w:customStyle="1" w:styleId="Univers12">
    <w:name w:val="Univers12"/>
    <w:basedOn w:val="Standaard"/>
    <w:semiHidden/>
    <w:rsid w:val="00F14BA9"/>
    <w:pPr>
      <w:tabs>
        <w:tab w:val="left" w:pos="7777"/>
      </w:tabs>
      <w:spacing w:line="240" w:lineRule="atLeast"/>
    </w:pPr>
    <w:rPr>
      <w:rFonts w:cs="Arial"/>
      <w:b/>
      <w:noProof/>
      <w:sz w:val="24"/>
    </w:rPr>
  </w:style>
  <w:style w:type="paragraph" w:customStyle="1" w:styleId="Univers16">
    <w:name w:val="Univers16"/>
    <w:basedOn w:val="Standaard"/>
    <w:semiHidden/>
    <w:rsid w:val="00F14BA9"/>
    <w:pPr>
      <w:tabs>
        <w:tab w:val="left" w:pos="7777"/>
      </w:tabs>
      <w:spacing w:line="240" w:lineRule="atLeast"/>
    </w:pPr>
    <w:rPr>
      <w:b/>
      <w:position w:val="-4"/>
      <w:sz w:val="32"/>
    </w:rPr>
  </w:style>
  <w:style w:type="table" w:styleId="Verfijndetabel1">
    <w:name w:val="Table Subtle 1"/>
    <w:basedOn w:val="Standaardtabel"/>
    <w:rsid w:val="00F14BA9"/>
    <w:pPr>
      <w:spacing w:line="2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14BA9"/>
    <w:pPr>
      <w:spacing w:line="2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14BA9"/>
    <w:pPr>
      <w:spacing w:line="2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14BA9"/>
    <w:pPr>
      <w:spacing w:line="2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14BA9"/>
    <w:pPr>
      <w:spacing w:line="2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F14BA9"/>
    <w:rPr>
      <w:b/>
      <w:bCs/>
    </w:rPr>
  </w:style>
  <w:style w:type="paragraph" w:customStyle="1" w:styleId="OpmaakprofielCopyrights20pt">
    <w:name w:val="Opmaakprofiel Copyrights + 20 pt"/>
    <w:basedOn w:val="Standaard"/>
    <w:rsid w:val="004C6876"/>
    <w:pPr>
      <w:keepNext/>
      <w:spacing w:before="480" w:after="240"/>
    </w:pPr>
    <w:rPr>
      <w:rFonts w:cs="Arial"/>
      <w:b/>
      <w:bCs/>
      <w:kern w:val="16"/>
      <w:sz w:val="40"/>
      <w:szCs w:val="10"/>
    </w:rPr>
  </w:style>
  <w:style w:type="paragraph" w:styleId="Lijstalinea">
    <w:name w:val="List Paragraph"/>
    <w:basedOn w:val="Standaard"/>
    <w:uiPriority w:val="34"/>
    <w:qFormat/>
    <w:rsid w:val="006677F7"/>
    <w:pPr>
      <w:ind w:left="720"/>
      <w:contextualSpacing/>
    </w:pPr>
  </w:style>
  <w:style w:type="character" w:styleId="Verwijzingopmerking">
    <w:name w:val="annotation reference"/>
    <w:basedOn w:val="Standaardalinea-lettertype"/>
    <w:semiHidden/>
    <w:unhideWhenUsed/>
    <w:rsid w:val="0058681A"/>
    <w:rPr>
      <w:sz w:val="16"/>
      <w:szCs w:val="16"/>
    </w:rPr>
  </w:style>
  <w:style w:type="paragraph" w:styleId="Tekstopmerking">
    <w:name w:val="annotation text"/>
    <w:basedOn w:val="Standaard"/>
    <w:link w:val="TekstopmerkingChar"/>
    <w:semiHidden/>
    <w:unhideWhenUsed/>
    <w:rsid w:val="0058681A"/>
    <w:pPr>
      <w:spacing w:line="240" w:lineRule="auto"/>
    </w:pPr>
  </w:style>
  <w:style w:type="character" w:customStyle="1" w:styleId="TekstopmerkingChar">
    <w:name w:val="Tekst opmerking Char"/>
    <w:basedOn w:val="Standaardalinea-lettertype"/>
    <w:link w:val="Tekstopmerking"/>
    <w:semiHidden/>
    <w:rsid w:val="0058681A"/>
    <w:rPr>
      <w:rFonts w:ascii="Arial" w:hAnsi="Arial"/>
    </w:rPr>
  </w:style>
  <w:style w:type="paragraph" w:styleId="Onderwerpvanopmerking">
    <w:name w:val="annotation subject"/>
    <w:basedOn w:val="Tekstopmerking"/>
    <w:next w:val="Tekstopmerking"/>
    <w:link w:val="OnderwerpvanopmerkingChar"/>
    <w:semiHidden/>
    <w:unhideWhenUsed/>
    <w:rsid w:val="0058681A"/>
    <w:rPr>
      <w:b/>
      <w:bCs/>
    </w:rPr>
  </w:style>
  <w:style w:type="character" w:customStyle="1" w:styleId="OnderwerpvanopmerkingChar">
    <w:name w:val="Onderwerp van opmerking Char"/>
    <w:basedOn w:val="TekstopmerkingChar"/>
    <w:link w:val="Onderwerpvanopmerking"/>
    <w:semiHidden/>
    <w:rsid w:val="0058681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4578">
      <w:bodyDiv w:val="1"/>
      <w:marLeft w:val="0"/>
      <w:marRight w:val="0"/>
      <w:marTop w:val="0"/>
      <w:marBottom w:val="0"/>
      <w:divBdr>
        <w:top w:val="none" w:sz="0" w:space="0" w:color="auto"/>
        <w:left w:val="none" w:sz="0" w:space="0" w:color="auto"/>
        <w:bottom w:val="none" w:sz="0" w:space="0" w:color="auto"/>
        <w:right w:val="none" w:sz="0" w:space="0" w:color="auto"/>
      </w:divBdr>
    </w:div>
    <w:div w:id="228001390">
      <w:bodyDiv w:val="1"/>
      <w:marLeft w:val="0"/>
      <w:marRight w:val="0"/>
      <w:marTop w:val="0"/>
      <w:marBottom w:val="0"/>
      <w:divBdr>
        <w:top w:val="none" w:sz="0" w:space="0" w:color="auto"/>
        <w:left w:val="none" w:sz="0" w:space="0" w:color="auto"/>
        <w:bottom w:val="none" w:sz="0" w:space="0" w:color="auto"/>
        <w:right w:val="none" w:sz="0" w:space="0" w:color="auto"/>
      </w:divBdr>
      <w:divsChild>
        <w:div w:id="292100972">
          <w:marLeft w:val="850"/>
          <w:marRight w:val="0"/>
          <w:marTop w:val="100"/>
          <w:marBottom w:val="0"/>
          <w:divBdr>
            <w:top w:val="none" w:sz="0" w:space="0" w:color="auto"/>
            <w:left w:val="none" w:sz="0" w:space="0" w:color="auto"/>
            <w:bottom w:val="none" w:sz="0" w:space="0" w:color="auto"/>
            <w:right w:val="none" w:sz="0" w:space="0" w:color="auto"/>
          </w:divBdr>
        </w:div>
        <w:div w:id="1308703351">
          <w:marLeft w:val="850"/>
          <w:marRight w:val="0"/>
          <w:marTop w:val="100"/>
          <w:marBottom w:val="0"/>
          <w:divBdr>
            <w:top w:val="none" w:sz="0" w:space="0" w:color="auto"/>
            <w:left w:val="none" w:sz="0" w:space="0" w:color="auto"/>
            <w:bottom w:val="none" w:sz="0" w:space="0" w:color="auto"/>
            <w:right w:val="none" w:sz="0" w:space="0" w:color="auto"/>
          </w:divBdr>
        </w:div>
        <w:div w:id="80837060">
          <w:marLeft w:val="850"/>
          <w:marRight w:val="0"/>
          <w:marTop w:val="100"/>
          <w:marBottom w:val="0"/>
          <w:divBdr>
            <w:top w:val="none" w:sz="0" w:space="0" w:color="auto"/>
            <w:left w:val="none" w:sz="0" w:space="0" w:color="auto"/>
            <w:bottom w:val="none" w:sz="0" w:space="0" w:color="auto"/>
            <w:right w:val="none" w:sz="0" w:space="0" w:color="auto"/>
          </w:divBdr>
        </w:div>
      </w:divsChild>
    </w:div>
    <w:div w:id="318122949">
      <w:bodyDiv w:val="1"/>
      <w:marLeft w:val="0"/>
      <w:marRight w:val="0"/>
      <w:marTop w:val="0"/>
      <w:marBottom w:val="0"/>
      <w:divBdr>
        <w:top w:val="none" w:sz="0" w:space="0" w:color="auto"/>
        <w:left w:val="none" w:sz="0" w:space="0" w:color="auto"/>
        <w:bottom w:val="none" w:sz="0" w:space="0" w:color="auto"/>
        <w:right w:val="none" w:sz="0" w:space="0" w:color="auto"/>
      </w:divBdr>
    </w:div>
    <w:div w:id="1082871910">
      <w:bodyDiv w:val="1"/>
      <w:marLeft w:val="0"/>
      <w:marRight w:val="0"/>
      <w:marTop w:val="0"/>
      <w:marBottom w:val="0"/>
      <w:divBdr>
        <w:top w:val="none" w:sz="0" w:space="0" w:color="auto"/>
        <w:left w:val="none" w:sz="0" w:space="0" w:color="auto"/>
        <w:bottom w:val="none" w:sz="0" w:space="0" w:color="auto"/>
        <w:right w:val="none" w:sz="0" w:space="0" w:color="auto"/>
      </w:divBdr>
    </w:div>
    <w:div w:id="1969897595">
      <w:bodyDiv w:val="1"/>
      <w:marLeft w:val="0"/>
      <w:marRight w:val="0"/>
      <w:marTop w:val="0"/>
      <w:marBottom w:val="0"/>
      <w:divBdr>
        <w:top w:val="none" w:sz="0" w:space="0" w:color="auto"/>
        <w:left w:val="none" w:sz="0" w:space="0" w:color="auto"/>
        <w:bottom w:val="none" w:sz="0" w:space="0" w:color="auto"/>
        <w:right w:val="none" w:sz="0" w:space="0" w:color="auto"/>
      </w:divBdr>
      <w:divsChild>
        <w:div w:id="40714957">
          <w:marLeft w:val="850"/>
          <w:marRight w:val="0"/>
          <w:marTop w:val="100"/>
          <w:marBottom w:val="0"/>
          <w:divBdr>
            <w:top w:val="none" w:sz="0" w:space="0" w:color="auto"/>
            <w:left w:val="none" w:sz="0" w:space="0" w:color="auto"/>
            <w:bottom w:val="none" w:sz="0" w:space="0" w:color="auto"/>
            <w:right w:val="none" w:sz="0" w:space="0" w:color="auto"/>
          </w:divBdr>
        </w:div>
        <w:div w:id="238028942">
          <w:marLeft w:val="850"/>
          <w:marRight w:val="0"/>
          <w:marTop w:val="100"/>
          <w:marBottom w:val="0"/>
          <w:divBdr>
            <w:top w:val="none" w:sz="0" w:space="0" w:color="auto"/>
            <w:left w:val="none" w:sz="0" w:space="0" w:color="auto"/>
            <w:bottom w:val="none" w:sz="0" w:space="0" w:color="auto"/>
            <w:right w:val="none" w:sz="0" w:space="0" w:color="auto"/>
          </w:divBdr>
        </w:div>
        <w:div w:id="2052806844">
          <w:marLeft w:val="850"/>
          <w:marRight w:val="0"/>
          <w:marTop w:val="100"/>
          <w:marBottom w:val="0"/>
          <w:divBdr>
            <w:top w:val="none" w:sz="0" w:space="0" w:color="auto"/>
            <w:left w:val="none" w:sz="0" w:space="0" w:color="auto"/>
            <w:bottom w:val="none" w:sz="0" w:space="0" w:color="auto"/>
            <w:right w:val="none" w:sz="0" w:space="0" w:color="auto"/>
          </w:divBdr>
        </w:div>
        <w:div w:id="1017194702">
          <w:marLeft w:val="850"/>
          <w:marRight w:val="0"/>
          <w:marTop w:val="100"/>
          <w:marBottom w:val="0"/>
          <w:divBdr>
            <w:top w:val="none" w:sz="0" w:space="0" w:color="auto"/>
            <w:left w:val="none" w:sz="0" w:space="0" w:color="auto"/>
            <w:bottom w:val="none" w:sz="0" w:space="0" w:color="auto"/>
            <w:right w:val="none" w:sz="0" w:space="0" w:color="auto"/>
          </w:divBdr>
        </w:div>
        <w:div w:id="327053772">
          <w:marLeft w:val="850"/>
          <w:marRight w:val="0"/>
          <w:marTop w:val="100"/>
          <w:marBottom w:val="0"/>
          <w:divBdr>
            <w:top w:val="none" w:sz="0" w:space="0" w:color="auto"/>
            <w:left w:val="none" w:sz="0" w:space="0" w:color="auto"/>
            <w:bottom w:val="none" w:sz="0" w:space="0" w:color="auto"/>
            <w:right w:val="none" w:sz="0" w:space="0" w:color="auto"/>
          </w:divBdr>
        </w:div>
        <w:div w:id="747771468">
          <w:marLeft w:val="850"/>
          <w:marRight w:val="0"/>
          <w:marTop w:val="100"/>
          <w:marBottom w:val="0"/>
          <w:divBdr>
            <w:top w:val="none" w:sz="0" w:space="0" w:color="auto"/>
            <w:left w:val="none" w:sz="0" w:space="0" w:color="auto"/>
            <w:bottom w:val="none" w:sz="0" w:space="0" w:color="auto"/>
            <w:right w:val="none" w:sz="0" w:space="0" w:color="auto"/>
          </w:divBdr>
        </w:div>
        <w:div w:id="1891991367">
          <w:marLeft w:val="85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leeuw\AppData\Roaming\Microsoft\Templates\Vialis\Vialis%20NL%20Rapport.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8AD444EC07E04F95695A45350B69F5" ma:contentTypeVersion="" ma:contentTypeDescription="Een nieuw document maken." ma:contentTypeScope="" ma:versionID="88735c3b0655aab90855a7aced3657e2">
  <xsd:schema xmlns:xsd="http://www.w3.org/2001/XMLSchema" xmlns:xs="http://www.w3.org/2001/XMLSchema" xmlns:p="http://schemas.microsoft.com/office/2006/metadata/properties" xmlns:ns2="EE12124D-B317-4FE3-BAE1-99E8568315A9" xmlns:ns3="ee12124d-b317-4fe3-bae1-99e8568315a9" xmlns:ns4="282808e3-121e-4fb4-9c83-c82dc18edc59" xmlns:ns5="8ef45f4a-8fff-44dd-8814-2a60766658c9" targetNamespace="http://schemas.microsoft.com/office/2006/metadata/properties" ma:root="true" ma:fieldsID="b3422ed3b6653955a278f45bbb2739de" ns2:_="" ns3:_="" ns4:_="" ns5:_="">
    <xsd:import namespace="EE12124D-B317-4FE3-BAE1-99E8568315A9"/>
    <xsd:import namespace="ee12124d-b317-4fe3-bae1-99e8568315a9"/>
    <xsd:import namespace="282808e3-121e-4fb4-9c83-c82dc18edc59"/>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Projectnummer" ma:index="8" nillable="true" ma:displayName="Projectnummer" ma:default="21056"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2808e3-121e-4fb4-9c83-c82dc18edc5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nummer xmlns="EE12124D-B317-4FE3-BAE1-99E8568315A9">21056</Projectnummer>
    <lcf76f155ced4ddcb4097134ff3c332f xmlns="ee12124d-b317-4fe3-bae1-99e8568315a9">
      <Terms xmlns="http://schemas.microsoft.com/office/infopath/2007/PartnerControls"/>
    </lcf76f155ced4ddcb4097134ff3c332f>
    <TaxCatchAll xmlns="8ef45f4a-8fff-44dd-8814-2a60766658c9" xsi:nil="true"/>
  </documentManagement>
</p:properties>
</file>

<file path=customXml/itemProps1.xml><?xml version="1.0" encoding="utf-8"?>
<ds:datastoreItem xmlns:ds="http://schemas.openxmlformats.org/officeDocument/2006/customXml" ds:itemID="{D684E800-7C12-45FA-97EF-0CF45DCE23E4}">
  <ds:schemaRefs>
    <ds:schemaRef ds:uri="http://schemas.openxmlformats.org/officeDocument/2006/bibliography"/>
  </ds:schemaRefs>
</ds:datastoreItem>
</file>

<file path=customXml/itemProps2.xml><?xml version="1.0" encoding="utf-8"?>
<ds:datastoreItem xmlns:ds="http://schemas.openxmlformats.org/officeDocument/2006/customXml" ds:itemID="{45E335EA-1F9C-4042-9A8A-BF523AAB3C8A}"/>
</file>

<file path=customXml/itemProps3.xml><?xml version="1.0" encoding="utf-8"?>
<ds:datastoreItem xmlns:ds="http://schemas.openxmlformats.org/officeDocument/2006/customXml" ds:itemID="{D35EB857-1B3B-4448-B671-36EBD9E04DDC}"/>
</file>

<file path=customXml/itemProps4.xml><?xml version="1.0" encoding="utf-8"?>
<ds:datastoreItem xmlns:ds="http://schemas.openxmlformats.org/officeDocument/2006/customXml" ds:itemID="{F0687F65-21A4-499E-A9E2-7F27D338ED47}"/>
</file>

<file path=docProps/app.xml><?xml version="1.0" encoding="utf-8"?>
<Properties xmlns="http://schemas.openxmlformats.org/officeDocument/2006/extended-properties" xmlns:vt="http://schemas.openxmlformats.org/officeDocument/2006/docPropsVTypes">
  <Template>Vialis NL Rapport.dotx</Template>
  <TotalTime>1269</TotalTime>
  <Pages>1</Pages>
  <Words>4369</Words>
  <Characters>24031</Characters>
  <Application>Microsoft Office Word</Application>
  <DocSecurity>0</DocSecurity>
  <Lines>200</Lines>
  <Paragraphs>56</Paragraphs>
  <ScaleCrop>false</ScaleCrop>
  <HeadingPairs>
    <vt:vector size="2" baseType="variant">
      <vt:variant>
        <vt:lpstr>Titel</vt:lpstr>
      </vt:variant>
      <vt:variant>
        <vt:i4>1</vt:i4>
      </vt:variant>
    </vt:vector>
  </HeadingPairs>
  <TitlesOfParts>
    <vt:vector size="1" baseType="lpstr">
      <vt:lpstr>Rapport</vt:lpstr>
    </vt:vector>
  </TitlesOfParts>
  <Company>Vialis</Company>
  <LinksUpToDate>false</LinksUpToDate>
  <CharactersWithSpaces>28344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Leeuw, Martijn de</dc:creator>
  <cp:lastModifiedBy>Strating, Maarten</cp:lastModifiedBy>
  <cp:revision>31</cp:revision>
  <cp:lastPrinted>2005-09-28T10:06:00Z</cp:lastPrinted>
  <dcterms:created xsi:type="dcterms:W3CDTF">2018-07-12T16:01:00Z</dcterms:created>
  <dcterms:modified xsi:type="dcterms:W3CDTF">2018-08-28T16:24:00Z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porateDataInserted">
    <vt:lpwstr>True</vt:lpwstr>
  </property>
  <property fmtid="{D5CDD505-2E9C-101B-9397-08002B2CF9AE}" pid="3" name="Preprinted">
    <vt:lpwstr>0</vt:lpwstr>
  </property>
  <property fmtid="{D5CDD505-2E9C-101B-9397-08002B2CF9AE}" pid="4" name="dCount">
    <vt:lpwstr>1</vt:lpwstr>
  </property>
  <property fmtid="{D5CDD505-2E9C-101B-9397-08002B2CF9AE}" pid="5" name="OnRepeat1">
    <vt:lpwstr>1</vt:lpwstr>
  </property>
  <property fmtid="{D5CDD505-2E9C-101B-9397-08002B2CF9AE}" pid="6" name="Formatted1">
    <vt:lpwstr/>
  </property>
  <property fmtid="{D5CDD505-2E9C-101B-9397-08002B2CF9AE}" pid="7" name="Library1">
    <vt:lpwstr>Vialis</vt:lpwstr>
  </property>
  <property fmtid="{D5CDD505-2E9C-101B-9397-08002B2CF9AE}" pid="8" name="Doc1">
    <vt:lpwstr>DU_Brief</vt:lpwstr>
  </property>
  <property fmtid="{D5CDD505-2E9C-101B-9397-08002B2CF9AE}" pid="9" name="Name1">
    <vt:lpwstr>Brief</vt:lpwstr>
  </property>
  <property fmtid="{D5CDD505-2E9C-101B-9397-08002B2CF9AE}" pid="10" name="intName1">
    <vt:lpwstr>Brief (Brief)</vt:lpwstr>
  </property>
  <property fmtid="{D5CDD505-2E9C-101B-9397-08002B2CF9AE}" pid="11" name="Language1">
    <vt:lpwstr>Nederlands (Dutch)</vt:lpwstr>
  </property>
  <property fmtid="{D5CDD505-2E9C-101B-9397-08002B2CF9AE}" pid="12" name="OrgPreprinted">
    <vt:lpwstr>0</vt:lpwstr>
  </property>
  <property fmtid="{D5CDD505-2E9C-101B-9397-08002B2CF9AE}" pid="13" name="Trays">
    <vt:lpwstr>2</vt:lpwstr>
  </property>
  <property fmtid="{D5CDD505-2E9C-101B-9397-08002B2CF9AE}" pid="14" name="Paper1st1">
    <vt:lpwstr>Blanco papier / Blank pap</vt:lpwstr>
  </property>
  <property fmtid="{D5CDD505-2E9C-101B-9397-08002B2CF9AE}" pid="15" name="Paper2nd1">
    <vt:lpwstr>Blanco papier / Blank pap</vt:lpwstr>
  </property>
  <property fmtid="{D5CDD505-2E9C-101B-9397-08002B2CF9AE}" pid="16" name="Section1">
    <vt:lpwstr>1</vt:lpwstr>
  </property>
  <property fmtid="{D5CDD505-2E9C-101B-9397-08002B2CF9AE}" pid="17" name="Paper1st2">
    <vt:lpwstr>Blanco papier / Blank pap</vt:lpwstr>
  </property>
  <property fmtid="{D5CDD505-2E9C-101B-9397-08002B2CF9AE}" pid="18" name="Paper2nd2">
    <vt:lpwstr>Blanco papier / Blank pap</vt:lpwstr>
  </property>
  <property fmtid="{D5CDD505-2E9C-101B-9397-08002B2CF9AE}" pid="19" name="Section2">
    <vt:lpwstr>0</vt:lpwstr>
  </property>
  <property fmtid="{D5CDD505-2E9C-101B-9397-08002B2CF9AE}" pid="20" name="ContentTypeId">
    <vt:lpwstr>0x010100E98AD444EC07E04F95695A45350B69F5</vt:lpwstr>
  </property>
  <property fmtid="{D5CDD505-2E9C-101B-9397-08002B2CF9AE}" pid="21" name="MediaServiceImageTags">
    <vt:lpwstr/>
  </property>
</Properties>
</file>